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854A5B" w14:textId="3D115F45" w:rsidR="001151B2" w:rsidRDefault="004024DA" w:rsidP="001151B2">
      <w:pPr>
        <w:spacing w:after="0"/>
        <w:rPr>
          <w:rFonts w:cs="Times New Roman"/>
          <w:szCs w:val="24"/>
        </w:rPr>
      </w:pPr>
      <w:r>
        <w:rPr>
          <w:rFonts w:cs="Times New Roman"/>
          <w:szCs w:val="24"/>
        </w:rPr>
        <w:t xml:space="preserve"> </w:t>
      </w:r>
      <w:r w:rsidR="001151B2">
        <w:rPr>
          <w:rFonts w:cs="Times New Roman"/>
          <w:szCs w:val="24"/>
        </w:rPr>
        <w:t>LOC 00</w:t>
      </w:r>
    </w:p>
    <w:p w14:paraId="59BFC7AB" w14:textId="6A659EAD" w:rsidR="00443A3A" w:rsidRDefault="0028140F" w:rsidP="0028140F">
      <w:pPr>
        <w:spacing w:after="0"/>
        <w:jc w:val="center"/>
        <w:rPr>
          <w:rFonts w:cs="Times New Roman"/>
          <w:szCs w:val="24"/>
        </w:rPr>
      </w:pPr>
      <w:r>
        <w:rPr>
          <w:rFonts w:cs="Times New Roman"/>
          <w:szCs w:val="24"/>
        </w:rPr>
        <w:t>Gospel Breakdown</w:t>
      </w:r>
    </w:p>
    <w:p w14:paraId="32BA5D78" w14:textId="32A095AB" w:rsidR="0028140F" w:rsidRDefault="0028140F" w:rsidP="002C3C9B">
      <w:pPr>
        <w:spacing w:after="0"/>
        <w:jc w:val="center"/>
        <w:rPr>
          <w:rFonts w:cs="Times New Roman"/>
          <w:szCs w:val="24"/>
        </w:rPr>
      </w:pPr>
    </w:p>
    <w:p w14:paraId="704ED27E" w14:textId="62013D7A" w:rsidR="008863B5" w:rsidRDefault="008863B5" w:rsidP="008863B5">
      <w:pPr>
        <w:spacing w:after="0" w:line="240" w:lineRule="auto"/>
        <w:ind w:firstLine="720"/>
        <w:rPr>
          <w:rFonts w:cs="Times New Roman"/>
        </w:rPr>
      </w:pPr>
      <w:r w:rsidRPr="002B5969">
        <w:rPr>
          <w:rFonts w:cs="Times New Roman"/>
        </w:rPr>
        <w:t>When viewing the Gospels merely as recollections of Jesus’ life, one misses the wealth of wisdom they convey.  While anecdotes are repeated, they are told by four very different men observing from diverse perspectives.</w:t>
      </w:r>
      <w:r>
        <w:rPr>
          <w:rFonts w:cs="Times New Roman"/>
        </w:rPr>
        <w:t xml:space="preserve">  The gospels of Matthew, Mark, and Luke were written before the destruction of the temple in A.D. 70.  For the most part, they tell of His teachings on the Kingdom of God (John includes no parables) and His ministry in Galilea in the north (except for when He goes to Jerusalem</w:t>
      </w:r>
      <w:r w:rsidRPr="002B5969">
        <w:rPr>
          <w:rFonts w:cs="Times New Roman"/>
        </w:rPr>
        <w:t xml:space="preserve"> </w:t>
      </w:r>
      <w:r>
        <w:rPr>
          <w:rFonts w:cs="Times New Roman"/>
        </w:rPr>
        <w:t>for feast days).  The book of John, written after all the other apostles had died (between A.D. 85-95), assures the Church that Jesus truly is the Messiah and His kingdom is not of this world (John 18:36).  It tells of His ministry in Judea in the vicinity of Jerusalem</w:t>
      </w:r>
      <w:r w:rsidR="007B2B86">
        <w:rPr>
          <w:rFonts w:cs="Times New Roman"/>
        </w:rPr>
        <w:t xml:space="preserve"> and</w:t>
      </w:r>
      <w:r w:rsidR="008B2C6E">
        <w:rPr>
          <w:rFonts w:cs="Times New Roman"/>
        </w:rPr>
        <w:t>,</w:t>
      </w:r>
      <w:r w:rsidR="00036064">
        <w:rPr>
          <w:rFonts w:cs="Times New Roman"/>
        </w:rPr>
        <w:t xml:space="preserve"> e</w:t>
      </w:r>
      <w:r>
        <w:rPr>
          <w:rFonts w:cs="Times New Roman"/>
        </w:rPr>
        <w:t xml:space="preserve">xcept for the feeding of the 5,000, there is no overlap with the other gospels until the final week of His life.  </w:t>
      </w:r>
    </w:p>
    <w:p w14:paraId="1AEE1DE2" w14:textId="00B43B7D" w:rsidR="008863B5" w:rsidRPr="00326AE6" w:rsidRDefault="008863B5" w:rsidP="008863B5">
      <w:pPr>
        <w:spacing w:after="0" w:line="240" w:lineRule="auto"/>
        <w:ind w:firstLine="720"/>
        <w:rPr>
          <w:rFonts w:cs="Times New Roman"/>
          <w:szCs w:val="24"/>
        </w:rPr>
      </w:pPr>
      <w:r>
        <w:rPr>
          <w:rFonts w:cs="Times New Roman"/>
          <w:szCs w:val="24"/>
        </w:rPr>
        <w:t xml:space="preserve">John </w:t>
      </w:r>
      <w:r w:rsidRPr="00326AE6">
        <w:rPr>
          <w:rFonts w:cs="Times New Roman"/>
          <w:szCs w:val="24"/>
        </w:rPr>
        <w:t>show</w:t>
      </w:r>
      <w:r>
        <w:rPr>
          <w:rFonts w:cs="Times New Roman"/>
          <w:szCs w:val="24"/>
        </w:rPr>
        <w:t>s</w:t>
      </w:r>
      <w:r w:rsidRPr="00326AE6">
        <w:rPr>
          <w:rFonts w:cs="Times New Roman"/>
          <w:szCs w:val="24"/>
        </w:rPr>
        <w:t xml:space="preserve"> how </w:t>
      </w:r>
      <w:r>
        <w:rPr>
          <w:rFonts w:cs="Times New Roman"/>
          <w:szCs w:val="24"/>
        </w:rPr>
        <w:t>Jesus</w:t>
      </w:r>
      <w:r w:rsidRPr="00326AE6">
        <w:rPr>
          <w:rFonts w:cs="Times New Roman"/>
          <w:szCs w:val="24"/>
        </w:rPr>
        <w:t xml:space="preserve"> displayed to the Jewish leaders a multitude of undeniable proofs that He was the Christ</w:t>
      </w:r>
      <w:r w:rsidR="00036064">
        <w:rPr>
          <w:rFonts w:cs="Times New Roman"/>
          <w:szCs w:val="24"/>
        </w:rPr>
        <w:t>,</w:t>
      </w:r>
      <w:r w:rsidR="00036064" w:rsidRPr="00036064">
        <w:rPr>
          <w:rFonts w:cs="Times New Roman"/>
        </w:rPr>
        <w:t xml:space="preserve"> </w:t>
      </w:r>
      <w:r w:rsidR="00036064">
        <w:rPr>
          <w:rFonts w:cs="Times New Roman"/>
        </w:rPr>
        <w:t>giving them no excuse for unbelief</w:t>
      </w:r>
      <w:r w:rsidRPr="00326AE6">
        <w:rPr>
          <w:rFonts w:cs="Times New Roman"/>
          <w:szCs w:val="24"/>
        </w:rPr>
        <w:t>. They asked Him to tell them plainly if He w</w:t>
      </w:r>
      <w:r>
        <w:rPr>
          <w:rFonts w:cs="Times New Roman"/>
          <w:szCs w:val="24"/>
        </w:rPr>
        <w:t>as</w:t>
      </w:r>
      <w:r w:rsidRPr="00326AE6">
        <w:rPr>
          <w:rFonts w:cs="Times New Roman"/>
          <w:szCs w:val="24"/>
        </w:rPr>
        <w:t xml:space="preserve">. </w:t>
      </w:r>
      <w:r>
        <w:rPr>
          <w:rFonts w:cs="Times New Roman"/>
          <w:szCs w:val="24"/>
        </w:rPr>
        <w:t xml:space="preserve"> </w:t>
      </w:r>
      <w:r w:rsidRPr="00326AE6">
        <w:rPr>
          <w:rFonts w:cs="Times New Roman"/>
          <w:szCs w:val="24"/>
        </w:rPr>
        <w:t>He answered, “</w:t>
      </w:r>
      <w:r w:rsidRPr="00326AE6">
        <w:rPr>
          <w:rFonts w:cs="Times New Roman"/>
          <w:szCs w:val="24"/>
          <w:lang w:val="x-none"/>
        </w:rPr>
        <w:t>I told you, and ye believed not: the works that I do in my Father's name, they bear witness of me. </w:t>
      </w:r>
      <w:r>
        <w:rPr>
          <w:rFonts w:cs="Times New Roman"/>
          <w:szCs w:val="24"/>
          <w:lang w:val="x-none"/>
        </w:rPr>
        <w:t xml:space="preserve"> </w:t>
      </w:r>
      <w:r w:rsidRPr="002217B3">
        <w:rPr>
          <w:rFonts w:cs="Times New Roman"/>
          <w:szCs w:val="24"/>
          <w:lang w:val="x-none"/>
        </w:rPr>
        <w:t>But ye believe not, because ye are not of my sheep, as I said unto you. </w:t>
      </w:r>
      <w:r>
        <w:rPr>
          <w:rFonts w:cs="Times New Roman"/>
          <w:szCs w:val="24"/>
          <w:lang w:val="x-none"/>
        </w:rPr>
        <w:t xml:space="preserve"> </w:t>
      </w:r>
      <w:r w:rsidRPr="00326AE6">
        <w:rPr>
          <w:rFonts w:cs="Times New Roman"/>
          <w:szCs w:val="24"/>
          <w:lang w:val="x-none"/>
        </w:rPr>
        <w:t>My sheep hear my voice, and I know them, and they follow me</w:t>
      </w:r>
      <w:r>
        <w:rPr>
          <w:rFonts w:cs="Times New Roman"/>
          <w:szCs w:val="24"/>
          <w:lang w:val="x-none"/>
        </w:rPr>
        <w:t>,</w:t>
      </w:r>
      <w:r w:rsidRPr="00326AE6">
        <w:rPr>
          <w:rFonts w:cs="Times New Roman"/>
          <w:szCs w:val="24"/>
          <w:lang w:val="x-none"/>
        </w:rPr>
        <w:t xml:space="preserve">” </w:t>
      </w:r>
      <w:r>
        <w:rPr>
          <w:rFonts w:cs="Times New Roman"/>
          <w:szCs w:val="24"/>
          <w:lang w:val="x-none"/>
        </w:rPr>
        <w:t>(</w:t>
      </w:r>
      <w:r w:rsidRPr="00326AE6">
        <w:rPr>
          <w:rFonts w:cs="Times New Roman"/>
          <w:szCs w:val="24"/>
          <w:lang w:val="x-none"/>
        </w:rPr>
        <w:t>John 10:25-27</w:t>
      </w:r>
      <w:r>
        <w:rPr>
          <w:rFonts w:cs="Times New Roman"/>
          <w:szCs w:val="24"/>
          <w:lang w:val="x-none"/>
        </w:rPr>
        <w:t>)</w:t>
      </w:r>
      <w:r w:rsidRPr="00326AE6">
        <w:rPr>
          <w:rFonts w:cs="Times New Roman"/>
          <w:szCs w:val="24"/>
          <w:lang w:val="x-none"/>
        </w:rPr>
        <w:t>. </w:t>
      </w:r>
    </w:p>
    <w:p w14:paraId="3BFD23DE" w14:textId="77777777" w:rsidR="008863B5" w:rsidRDefault="008863B5" w:rsidP="008863B5">
      <w:pPr>
        <w:spacing w:after="0" w:line="240" w:lineRule="auto"/>
        <w:ind w:firstLine="720"/>
        <w:rPr>
          <w:rFonts w:cs="Times New Roman"/>
          <w:szCs w:val="24"/>
        </w:rPr>
      </w:pPr>
      <w:r>
        <w:rPr>
          <w:rFonts w:cs="Times New Roman"/>
          <w:szCs w:val="24"/>
        </w:rPr>
        <w:t>In the week before His death, the leaders of Israel challenged Jesus’ authority. In response, He told the parable of the householder demanding fruit from the keepers of his vineyard (Matthew 21:33-46; Mark 1:1-12; Luke 20:9-19), expounding on a prophetic parable in Isaiah 5:1-7.  Not wanting to give what was due, the husbandmen killed the messengers sent from the owner and then killed his son and heir.  Jesus said the lord of the vineyard would come and destroy the keepers of the vineyard and give it to other husbandmen who would render fruit in their seasons.  He concluded by referring to the stone which the builders rejected which became the head of the corner (Psalm 118:22-23).  He warned the leaders that the kingdom of God would be taken from them and given to a nation who would bring forth fruit from it.  Furthermore, those who fell on the stone would be broken, but those upon whom it fell would be ground to powder.  Understanding that He spoke of them in His parable, the chief priests and Pharisees sought to lay hands on Him but did not do so at that time for fear of the people.</w:t>
      </w:r>
    </w:p>
    <w:p w14:paraId="7955E166" w14:textId="7CE48D9A" w:rsidR="008863B5" w:rsidRDefault="008863B5" w:rsidP="008863B5">
      <w:pPr>
        <w:spacing w:after="0" w:line="240" w:lineRule="auto"/>
        <w:ind w:firstLine="720"/>
        <w:rPr>
          <w:rFonts w:cs="Times New Roman"/>
          <w:szCs w:val="24"/>
          <w:lang w:val="x-none"/>
        </w:rPr>
      </w:pPr>
      <w:r w:rsidRPr="00326AE6">
        <w:rPr>
          <w:rFonts w:cs="Times New Roman"/>
          <w:szCs w:val="24"/>
        </w:rPr>
        <w:t>“</w:t>
      </w:r>
      <w:r w:rsidRPr="00326AE6">
        <w:rPr>
          <w:rFonts w:cs="Times New Roman"/>
          <w:szCs w:val="24"/>
          <w:lang w:val="x-none"/>
        </w:rPr>
        <w:t>He came unto his own, and his own received him not</w:t>
      </w:r>
      <w:r>
        <w:rPr>
          <w:rFonts w:cs="Times New Roman"/>
          <w:szCs w:val="24"/>
          <w:lang w:val="x-none"/>
        </w:rPr>
        <w:t>,”</w:t>
      </w:r>
      <w:r w:rsidRPr="00326AE6">
        <w:rPr>
          <w:rFonts w:cs="Times New Roman"/>
          <w:szCs w:val="24"/>
        </w:rPr>
        <w:t xml:space="preserve"> John 1:11</w:t>
      </w:r>
      <w:r w:rsidRPr="00326AE6">
        <w:rPr>
          <w:rFonts w:cs="Times New Roman"/>
          <w:szCs w:val="24"/>
          <w:lang w:val="x-none"/>
        </w:rPr>
        <w:t xml:space="preserve">. </w:t>
      </w:r>
      <w:r>
        <w:rPr>
          <w:rFonts w:cs="Times New Roman"/>
          <w:szCs w:val="24"/>
        </w:rPr>
        <w:t xml:space="preserve">Peter testified that Jesus was the rejected stone (Acts 4:10-11; 1 Peter 2:3).  </w:t>
      </w:r>
      <w:r w:rsidRPr="00326AE6">
        <w:rPr>
          <w:rFonts w:cs="Times New Roman"/>
          <w:szCs w:val="24"/>
          <w:lang w:val="x-none"/>
        </w:rPr>
        <w:t>Both John the Baptist (John 3:32) and Stephen (Acts 7:51-54) testified that the leaders of the Jews</w:t>
      </w:r>
      <w:r>
        <w:rPr>
          <w:rFonts w:cs="Times New Roman"/>
          <w:szCs w:val="24"/>
          <w:lang w:val="x-none"/>
        </w:rPr>
        <w:t xml:space="preserve"> (priests, Levites, Pharisees, Sadducees, </w:t>
      </w:r>
      <w:r w:rsidR="009A70C3">
        <w:rPr>
          <w:rFonts w:cs="Times New Roman"/>
          <w:szCs w:val="24"/>
          <w:lang w:val="x-none"/>
        </w:rPr>
        <w:t xml:space="preserve">scribes, </w:t>
      </w:r>
      <w:r>
        <w:rPr>
          <w:rFonts w:cs="Times New Roman"/>
          <w:szCs w:val="24"/>
          <w:lang w:val="x-none"/>
        </w:rPr>
        <w:t>lawyers)</w:t>
      </w:r>
      <w:r w:rsidRPr="00326AE6">
        <w:rPr>
          <w:rFonts w:cs="Times New Roman"/>
          <w:szCs w:val="24"/>
          <w:lang w:val="x-none"/>
        </w:rPr>
        <w:t xml:space="preserve"> rejected Christ as their Messiah.  Luke recorded their rejection and plot to deliver Him to the authorities</w:t>
      </w:r>
      <w:r>
        <w:rPr>
          <w:rFonts w:cs="Times New Roman"/>
          <w:szCs w:val="24"/>
          <w:lang w:val="x-none"/>
        </w:rPr>
        <w:t xml:space="preserve"> (Luke 20:19-20)</w:t>
      </w:r>
      <w:r w:rsidRPr="00326AE6">
        <w:rPr>
          <w:rFonts w:cs="Times New Roman"/>
          <w:szCs w:val="24"/>
          <w:lang w:val="x-none"/>
        </w:rPr>
        <w:t>.  After questioning Him, Pilate reached the conclusion that He qualified to be the</w:t>
      </w:r>
      <w:r w:rsidR="00C17C3D">
        <w:rPr>
          <w:rFonts w:cs="Times New Roman"/>
          <w:szCs w:val="24"/>
          <w:lang w:val="x-none"/>
        </w:rPr>
        <w:t xml:space="preserve"> spiritual</w:t>
      </w:r>
      <w:r w:rsidRPr="00326AE6">
        <w:rPr>
          <w:rFonts w:cs="Times New Roman"/>
          <w:szCs w:val="24"/>
          <w:lang w:val="x-none"/>
        </w:rPr>
        <w:t xml:space="preserve"> King of the Jews.  The leaders rejected the </w:t>
      </w:r>
      <w:r>
        <w:rPr>
          <w:rFonts w:cs="Times New Roman"/>
          <w:szCs w:val="24"/>
          <w:lang w:val="x-none"/>
        </w:rPr>
        <w:t>assessment</w:t>
      </w:r>
      <w:r w:rsidRPr="00326AE6">
        <w:rPr>
          <w:rFonts w:cs="Times New Roman"/>
          <w:szCs w:val="24"/>
          <w:lang w:val="x-none"/>
        </w:rPr>
        <w:t>, claimed they had no king but Ceasar (John 19:15 and 21), and accepted the responsibility for His bloodshed (Matthew 27:25).</w:t>
      </w:r>
      <w:r w:rsidR="00EB3045">
        <w:rPr>
          <w:rFonts w:cs="Times New Roman"/>
          <w:szCs w:val="24"/>
          <w:lang w:val="x-none"/>
        </w:rPr>
        <w:t xml:space="preserve">  </w:t>
      </w:r>
    </w:p>
    <w:p w14:paraId="6EB4F984" w14:textId="2CE9BC7F" w:rsidR="008863B5" w:rsidRPr="00326AE6" w:rsidRDefault="008863B5" w:rsidP="008863B5">
      <w:pPr>
        <w:spacing w:after="0" w:line="240" w:lineRule="auto"/>
        <w:ind w:firstLine="720"/>
        <w:rPr>
          <w:rFonts w:cs="Times New Roman"/>
          <w:szCs w:val="24"/>
        </w:rPr>
      </w:pPr>
      <w:r>
        <w:rPr>
          <w:rFonts w:cs="Times New Roman"/>
          <w:szCs w:val="24"/>
          <w:lang w:val="x-none"/>
        </w:rPr>
        <w:t>Matthew – Luke describe the Kingdom of God and give the leaders of Israel warning that if they persist in their rebellion against God, they will not be part of it</w:t>
      </w:r>
      <w:r w:rsidR="00BD52CA">
        <w:rPr>
          <w:rFonts w:cs="Times New Roman"/>
          <w:szCs w:val="24"/>
          <w:lang w:val="x-none"/>
        </w:rPr>
        <w:t>,</w:t>
      </w:r>
      <w:r>
        <w:rPr>
          <w:rFonts w:cs="Times New Roman"/>
          <w:szCs w:val="24"/>
          <w:lang w:val="x-none"/>
        </w:rPr>
        <w:t xml:space="preserve"> and it will be given to a nation more worthy than they.  John was written after Jerusalem and the leaders were ground to powder to show God’s judgment was just </w:t>
      </w:r>
      <w:r w:rsidR="005F74DC">
        <w:rPr>
          <w:rFonts w:cs="Times New Roman"/>
          <w:szCs w:val="24"/>
          <w:lang w:val="x-none"/>
        </w:rPr>
        <w:t xml:space="preserve">but </w:t>
      </w:r>
      <w:r>
        <w:rPr>
          <w:rFonts w:cs="Times New Roman"/>
          <w:szCs w:val="24"/>
          <w:lang w:val="x-none"/>
        </w:rPr>
        <w:t>His kingdom and Messiah remained</w:t>
      </w:r>
      <w:r w:rsidR="00CF3EC3">
        <w:rPr>
          <w:rFonts w:cs="Times New Roman"/>
          <w:szCs w:val="24"/>
          <w:lang w:val="x-none"/>
        </w:rPr>
        <w:t xml:space="preserve"> to bear the promised fruit</w:t>
      </w:r>
      <w:r>
        <w:rPr>
          <w:rFonts w:cs="Times New Roman"/>
          <w:szCs w:val="24"/>
          <w:lang w:val="x-none"/>
        </w:rPr>
        <w:t xml:space="preserve">. </w:t>
      </w:r>
    </w:p>
    <w:p w14:paraId="2FD539B6" w14:textId="77777777" w:rsidR="008863B5" w:rsidRPr="006F19FB" w:rsidRDefault="008863B5" w:rsidP="008863B5">
      <w:pPr>
        <w:spacing w:after="0" w:line="240" w:lineRule="auto"/>
        <w:ind w:firstLine="720"/>
        <w:rPr>
          <w:rFonts w:cs="Times New Roman"/>
          <w:szCs w:val="24"/>
        </w:rPr>
      </w:pPr>
      <w:r w:rsidRPr="002B5969">
        <w:rPr>
          <w:rFonts w:cs="Times New Roman"/>
        </w:rPr>
        <w:t>To gain the most insigh</w:t>
      </w:r>
      <w:r>
        <w:rPr>
          <w:rFonts w:cs="Times New Roman"/>
        </w:rPr>
        <w:t>t into the gospels</w:t>
      </w:r>
      <w:r w:rsidRPr="002B5969">
        <w:rPr>
          <w:rFonts w:cs="Times New Roman"/>
        </w:rPr>
        <w:t xml:space="preserve">, it is </w:t>
      </w:r>
      <w:r>
        <w:rPr>
          <w:rFonts w:cs="Times New Roman"/>
        </w:rPr>
        <w:t>b</w:t>
      </w:r>
      <w:r w:rsidRPr="002B5969">
        <w:rPr>
          <w:rFonts w:cs="Times New Roman"/>
        </w:rPr>
        <w:t xml:space="preserve">eneficial to note which </w:t>
      </w:r>
      <w:r>
        <w:rPr>
          <w:rFonts w:cs="Times New Roman"/>
        </w:rPr>
        <w:t>g</w:t>
      </w:r>
      <w:r w:rsidRPr="002B5969">
        <w:rPr>
          <w:rFonts w:cs="Times New Roman"/>
        </w:rPr>
        <w:t>ospels record an incident, and then consider the account from the perspective of what each author attempted to emphasize about the ministry of Christ.</w:t>
      </w:r>
      <w:r w:rsidRPr="001A3841">
        <w:rPr>
          <w:rFonts w:cs="Times New Roman"/>
        </w:rPr>
        <w:t xml:space="preserve"> </w:t>
      </w:r>
      <w:r>
        <w:rPr>
          <w:rFonts w:cs="Times New Roman"/>
        </w:rPr>
        <w:t xml:space="preserve"> </w:t>
      </w:r>
    </w:p>
    <w:p w14:paraId="023C9B1B" w14:textId="77777777" w:rsidR="00BC4493" w:rsidRDefault="00E5173C" w:rsidP="001E2C68">
      <w:pPr>
        <w:spacing w:after="0" w:line="240" w:lineRule="auto"/>
        <w:rPr>
          <w:rFonts w:cs="Times New Roman"/>
        </w:rPr>
        <w:sectPr w:rsidR="00BC4493" w:rsidSect="00683FCA">
          <w:pgSz w:w="12240" w:h="15840"/>
          <w:pgMar w:top="720" w:right="1440" w:bottom="720" w:left="1440" w:header="720" w:footer="720" w:gutter="0"/>
          <w:cols w:space="720"/>
          <w:docGrid w:linePitch="360"/>
        </w:sectPr>
      </w:pPr>
      <w:r>
        <w:rPr>
          <w:rFonts w:cs="Times New Roman"/>
        </w:rPr>
        <w:t xml:space="preserve"> </w:t>
      </w:r>
    </w:p>
    <w:tbl>
      <w:tblPr>
        <w:tblStyle w:val="TableGrid"/>
        <w:tblW w:w="14421" w:type="dxa"/>
        <w:tblLayout w:type="fixed"/>
        <w:tblLook w:val="04A0" w:firstRow="1" w:lastRow="0" w:firstColumn="1" w:lastColumn="0" w:noHBand="0" w:noVBand="1"/>
      </w:tblPr>
      <w:tblGrid>
        <w:gridCol w:w="985"/>
        <w:gridCol w:w="1170"/>
        <w:gridCol w:w="5670"/>
        <w:gridCol w:w="1800"/>
        <w:gridCol w:w="2700"/>
        <w:gridCol w:w="2096"/>
      </w:tblGrid>
      <w:tr w:rsidR="002C3C9B" w:rsidRPr="00281097" w14:paraId="74F0C73D" w14:textId="77777777" w:rsidTr="0096759F">
        <w:trPr>
          <w:trHeight w:val="440"/>
        </w:trPr>
        <w:tc>
          <w:tcPr>
            <w:tcW w:w="985" w:type="dxa"/>
          </w:tcPr>
          <w:p w14:paraId="56EC418C" w14:textId="77777777" w:rsidR="002C3C9B" w:rsidRPr="00281097" w:rsidRDefault="002C3C9B" w:rsidP="00FE6B0A">
            <w:pPr>
              <w:ind w:left="-113" w:right="-104"/>
              <w:jc w:val="center"/>
              <w:rPr>
                <w:rFonts w:cs="Times New Roman"/>
                <w:szCs w:val="24"/>
              </w:rPr>
            </w:pPr>
          </w:p>
        </w:tc>
        <w:tc>
          <w:tcPr>
            <w:tcW w:w="1170" w:type="dxa"/>
          </w:tcPr>
          <w:p w14:paraId="409B8B2D" w14:textId="77777777" w:rsidR="002C3C9B" w:rsidRPr="00281097" w:rsidRDefault="002C3C9B" w:rsidP="00FE6B0A">
            <w:pPr>
              <w:ind w:left="-108" w:right="-18"/>
              <w:jc w:val="center"/>
              <w:rPr>
                <w:rFonts w:cs="Times New Roman"/>
                <w:szCs w:val="24"/>
              </w:rPr>
            </w:pPr>
            <w:r w:rsidRPr="00281097">
              <w:rPr>
                <w:rFonts w:cs="Times New Roman"/>
                <w:szCs w:val="24"/>
              </w:rPr>
              <w:t>Life</w:t>
            </w:r>
          </w:p>
          <w:p w14:paraId="2A3705BB" w14:textId="77777777" w:rsidR="002C3C9B" w:rsidRPr="00281097" w:rsidRDefault="002C3C9B" w:rsidP="00FE6B0A">
            <w:pPr>
              <w:ind w:left="-108" w:right="-104"/>
              <w:jc w:val="center"/>
              <w:rPr>
                <w:rFonts w:cs="Times New Roman"/>
                <w:szCs w:val="24"/>
              </w:rPr>
            </w:pPr>
            <w:r w:rsidRPr="00281097">
              <w:rPr>
                <w:rFonts w:cs="Times New Roman"/>
                <w:szCs w:val="24"/>
              </w:rPr>
              <w:t>perspective</w:t>
            </w:r>
          </w:p>
        </w:tc>
        <w:tc>
          <w:tcPr>
            <w:tcW w:w="5670" w:type="dxa"/>
          </w:tcPr>
          <w:p w14:paraId="1BE39C3F" w14:textId="77777777" w:rsidR="002C3C9B" w:rsidRPr="00281097" w:rsidRDefault="002C3C9B" w:rsidP="00FE6B0A">
            <w:pPr>
              <w:jc w:val="center"/>
              <w:rPr>
                <w:rFonts w:cs="Times New Roman"/>
                <w:szCs w:val="24"/>
              </w:rPr>
            </w:pPr>
            <w:r w:rsidRPr="00281097">
              <w:rPr>
                <w:rFonts w:cs="Times New Roman"/>
                <w:szCs w:val="24"/>
              </w:rPr>
              <w:t>Theme</w:t>
            </w:r>
          </w:p>
        </w:tc>
        <w:tc>
          <w:tcPr>
            <w:tcW w:w="1800" w:type="dxa"/>
          </w:tcPr>
          <w:p w14:paraId="05EDD10A" w14:textId="77777777" w:rsidR="002C3C9B" w:rsidRPr="00281097" w:rsidRDefault="002C3C9B" w:rsidP="00FE6B0A">
            <w:pPr>
              <w:jc w:val="center"/>
              <w:rPr>
                <w:rFonts w:cs="Times New Roman"/>
                <w:szCs w:val="24"/>
              </w:rPr>
            </w:pPr>
            <w:r w:rsidRPr="00281097">
              <w:rPr>
                <w:rFonts w:cs="Times New Roman"/>
                <w:szCs w:val="24"/>
              </w:rPr>
              <w:t>Jesus is…</w:t>
            </w:r>
          </w:p>
        </w:tc>
        <w:tc>
          <w:tcPr>
            <w:tcW w:w="2700" w:type="dxa"/>
          </w:tcPr>
          <w:p w14:paraId="0F79304C" w14:textId="624B9209" w:rsidR="002C3C9B" w:rsidRPr="00281097" w:rsidRDefault="000A4B38" w:rsidP="00FE6B0A">
            <w:pPr>
              <w:jc w:val="center"/>
              <w:rPr>
                <w:rFonts w:cs="Times New Roman"/>
                <w:szCs w:val="24"/>
              </w:rPr>
            </w:pPr>
            <w:r>
              <w:rPr>
                <w:rFonts w:cs="Times New Roman"/>
                <w:szCs w:val="24"/>
              </w:rPr>
              <w:t xml:space="preserve"> </w:t>
            </w:r>
            <w:r w:rsidR="002C3C9B" w:rsidRPr="00281097">
              <w:rPr>
                <w:rFonts w:cs="Times New Roman"/>
                <w:szCs w:val="24"/>
              </w:rPr>
              <w:t>Key words/phrase</w:t>
            </w:r>
          </w:p>
        </w:tc>
        <w:tc>
          <w:tcPr>
            <w:tcW w:w="2096" w:type="dxa"/>
          </w:tcPr>
          <w:p w14:paraId="373E87E9" w14:textId="77777777" w:rsidR="002C3C9B" w:rsidRPr="00281097" w:rsidRDefault="002C3C9B" w:rsidP="00FE6B0A">
            <w:pPr>
              <w:ind w:left="-70" w:right="-82"/>
              <w:jc w:val="center"/>
              <w:rPr>
                <w:rFonts w:cs="Times New Roman"/>
                <w:szCs w:val="24"/>
              </w:rPr>
            </w:pPr>
            <w:r w:rsidRPr="00281097">
              <w:rPr>
                <w:rFonts w:cs="Times New Roman"/>
                <w:szCs w:val="24"/>
              </w:rPr>
              <w:t>Writer and his job</w:t>
            </w:r>
          </w:p>
        </w:tc>
      </w:tr>
      <w:tr w:rsidR="002C3C9B" w:rsidRPr="00281097" w14:paraId="4D7E75AE" w14:textId="77777777" w:rsidTr="0096759F">
        <w:trPr>
          <w:trHeight w:val="1502"/>
        </w:trPr>
        <w:tc>
          <w:tcPr>
            <w:tcW w:w="985" w:type="dxa"/>
          </w:tcPr>
          <w:p w14:paraId="541867F2" w14:textId="77777777" w:rsidR="002C3C9B" w:rsidRPr="00281097" w:rsidRDefault="002C3C9B" w:rsidP="00FE6B0A">
            <w:pPr>
              <w:ind w:left="-113" w:right="-18"/>
              <w:jc w:val="center"/>
              <w:rPr>
                <w:rFonts w:cs="Times New Roman"/>
                <w:szCs w:val="24"/>
              </w:rPr>
            </w:pPr>
            <w:r w:rsidRPr="00281097">
              <w:rPr>
                <w:rFonts w:cs="Times New Roman"/>
                <w:szCs w:val="24"/>
              </w:rPr>
              <w:t>Matthew</w:t>
            </w:r>
          </w:p>
        </w:tc>
        <w:tc>
          <w:tcPr>
            <w:tcW w:w="1170" w:type="dxa"/>
          </w:tcPr>
          <w:p w14:paraId="47588143" w14:textId="79734113" w:rsidR="002C3C9B" w:rsidRPr="00281097" w:rsidRDefault="002C3C9B" w:rsidP="00FE6B0A">
            <w:pPr>
              <w:jc w:val="center"/>
              <w:rPr>
                <w:rFonts w:cs="Times New Roman"/>
                <w:szCs w:val="24"/>
              </w:rPr>
            </w:pPr>
            <w:r w:rsidRPr="00281097">
              <w:rPr>
                <w:rFonts w:cs="Times New Roman"/>
                <w:szCs w:val="24"/>
              </w:rPr>
              <w:t>Jew</w:t>
            </w:r>
            <w:r w:rsidR="001B391F">
              <w:rPr>
                <w:rFonts w:cs="Times New Roman"/>
                <w:szCs w:val="24"/>
              </w:rPr>
              <w:t>ish</w:t>
            </w:r>
          </w:p>
          <w:p w14:paraId="2963B2B8" w14:textId="77777777" w:rsidR="002C3C9B" w:rsidRPr="00281097" w:rsidRDefault="002C3C9B" w:rsidP="00FE6B0A">
            <w:pPr>
              <w:jc w:val="center"/>
              <w:rPr>
                <w:rFonts w:cs="Times New Roman"/>
                <w:szCs w:val="24"/>
              </w:rPr>
            </w:pPr>
          </w:p>
          <w:p w14:paraId="70CC0C57" w14:textId="77777777" w:rsidR="002C3C9B" w:rsidRPr="00281097" w:rsidRDefault="002C3C9B" w:rsidP="0096759F">
            <w:pPr>
              <w:jc w:val="center"/>
              <w:rPr>
                <w:rFonts w:cs="Times New Roman"/>
                <w:szCs w:val="24"/>
              </w:rPr>
            </w:pPr>
            <w:r w:rsidRPr="00281097">
              <w:rPr>
                <w:rFonts w:cs="Times New Roman"/>
                <w:szCs w:val="24"/>
              </w:rPr>
              <w:t>Spiritual heritage</w:t>
            </w:r>
          </w:p>
        </w:tc>
        <w:tc>
          <w:tcPr>
            <w:tcW w:w="5670" w:type="dxa"/>
          </w:tcPr>
          <w:p w14:paraId="5F025B17" w14:textId="77777777" w:rsidR="002C3C9B" w:rsidRPr="00281097" w:rsidRDefault="002C3C9B" w:rsidP="00FE6B0A">
            <w:pPr>
              <w:ind w:left="68" w:hanging="68"/>
              <w:rPr>
                <w:rFonts w:cs="Times New Roman"/>
                <w:b/>
                <w:szCs w:val="24"/>
              </w:rPr>
            </w:pPr>
            <w:r w:rsidRPr="00281097">
              <w:rPr>
                <w:rFonts w:cs="Times New Roman"/>
                <w:b/>
                <w:szCs w:val="24"/>
              </w:rPr>
              <w:t>Jesus the promised King, and life in the kingdom</w:t>
            </w:r>
          </w:p>
          <w:p w14:paraId="786D7A5D" w14:textId="77777777" w:rsidR="002C3C9B" w:rsidRPr="00281097" w:rsidRDefault="002C3C9B" w:rsidP="00FE6B0A">
            <w:pPr>
              <w:ind w:left="68" w:hanging="68"/>
              <w:rPr>
                <w:rFonts w:cs="Times New Roman"/>
                <w:szCs w:val="24"/>
              </w:rPr>
            </w:pPr>
            <w:r w:rsidRPr="00281097">
              <w:rPr>
                <w:rFonts w:cs="Times New Roman"/>
                <w:szCs w:val="24"/>
              </w:rPr>
              <w:t>This is your king, go tell everyone the good news so they can be part of the kingdom</w:t>
            </w:r>
          </w:p>
          <w:p w14:paraId="1AFC290A" w14:textId="77777777" w:rsidR="002C3C9B" w:rsidRPr="00281097" w:rsidRDefault="002C3C9B" w:rsidP="00FE6B0A">
            <w:pPr>
              <w:ind w:left="68" w:hanging="68"/>
              <w:rPr>
                <w:rFonts w:cs="Times New Roman"/>
                <w:szCs w:val="24"/>
              </w:rPr>
            </w:pPr>
            <w:r w:rsidRPr="00281097">
              <w:rPr>
                <w:rFonts w:cs="Times New Roman"/>
                <w:szCs w:val="24"/>
              </w:rPr>
              <w:t>John 1:1 He came unto his own, and His own received him not</w:t>
            </w:r>
          </w:p>
          <w:p w14:paraId="56BF23CC" w14:textId="77777777" w:rsidR="002C3C9B" w:rsidRPr="00281097" w:rsidRDefault="002C3C9B" w:rsidP="00FE6B0A">
            <w:pPr>
              <w:ind w:left="68" w:hanging="68"/>
              <w:rPr>
                <w:rFonts w:cs="Times New Roman"/>
                <w:szCs w:val="24"/>
              </w:rPr>
            </w:pPr>
            <w:r w:rsidRPr="00281097">
              <w:rPr>
                <w:rFonts w:cs="Times New Roman"/>
                <w:szCs w:val="24"/>
              </w:rPr>
              <w:t>Lineage of Jesus through Joseph, starting with Abraham, through Judah and Solomon</w:t>
            </w:r>
          </w:p>
        </w:tc>
        <w:tc>
          <w:tcPr>
            <w:tcW w:w="1800" w:type="dxa"/>
          </w:tcPr>
          <w:p w14:paraId="7DCD27AA" w14:textId="77777777" w:rsidR="002C3C9B" w:rsidRPr="00281097" w:rsidRDefault="002C3C9B" w:rsidP="00FE6B0A">
            <w:pPr>
              <w:ind w:left="-14" w:right="-104"/>
              <w:rPr>
                <w:rFonts w:cs="Times New Roman"/>
                <w:b/>
                <w:szCs w:val="24"/>
              </w:rPr>
            </w:pPr>
            <w:r w:rsidRPr="00281097">
              <w:rPr>
                <w:rFonts w:cs="Times New Roman"/>
                <w:b/>
                <w:szCs w:val="24"/>
              </w:rPr>
              <w:t>Promised King</w:t>
            </w:r>
          </w:p>
          <w:p w14:paraId="4277ADCD" w14:textId="77777777" w:rsidR="002C3C9B" w:rsidRPr="00281097" w:rsidRDefault="002C3C9B" w:rsidP="00FE6B0A">
            <w:pPr>
              <w:rPr>
                <w:rFonts w:cs="Times New Roman"/>
                <w:szCs w:val="24"/>
              </w:rPr>
            </w:pPr>
          </w:p>
          <w:p w14:paraId="045373DC" w14:textId="77777777" w:rsidR="002C3C9B" w:rsidRPr="00F55D7A" w:rsidRDefault="002C3C9B" w:rsidP="00FE6B0A">
            <w:pPr>
              <w:rPr>
                <w:rFonts w:cs="Times New Roman"/>
                <w:b/>
                <w:bCs/>
                <w:szCs w:val="24"/>
              </w:rPr>
            </w:pPr>
            <w:r w:rsidRPr="00F55D7A">
              <w:rPr>
                <w:rFonts w:cs="Times New Roman"/>
                <w:b/>
                <w:bCs/>
                <w:szCs w:val="24"/>
              </w:rPr>
              <w:t>*Lion</w:t>
            </w:r>
          </w:p>
          <w:p w14:paraId="10905EFF" w14:textId="77777777" w:rsidR="002C3C9B" w:rsidRPr="00281097" w:rsidRDefault="002C3C9B" w:rsidP="00FE6B0A">
            <w:pPr>
              <w:rPr>
                <w:rFonts w:cs="Times New Roman"/>
                <w:szCs w:val="24"/>
              </w:rPr>
            </w:pPr>
            <w:r w:rsidRPr="00281097">
              <w:rPr>
                <w:rFonts w:cs="Times New Roman"/>
                <w:szCs w:val="24"/>
              </w:rPr>
              <w:t>Ezekiel 1:10</w:t>
            </w:r>
          </w:p>
          <w:p w14:paraId="0D99063A" w14:textId="77777777" w:rsidR="002C3C9B" w:rsidRPr="00281097" w:rsidRDefault="002C3C9B" w:rsidP="00FE6B0A">
            <w:pPr>
              <w:rPr>
                <w:rFonts w:cs="Times New Roman"/>
                <w:szCs w:val="24"/>
              </w:rPr>
            </w:pPr>
            <w:r w:rsidRPr="00281097">
              <w:rPr>
                <w:rFonts w:cs="Times New Roman"/>
                <w:szCs w:val="24"/>
              </w:rPr>
              <w:t xml:space="preserve">Revelation   </w:t>
            </w:r>
          </w:p>
          <w:p w14:paraId="3E3C0314" w14:textId="280F3D8B" w:rsidR="002C3C9B" w:rsidRPr="00281097" w:rsidRDefault="002C3C9B" w:rsidP="00FE6B0A">
            <w:pPr>
              <w:rPr>
                <w:rFonts w:cs="Times New Roman"/>
                <w:szCs w:val="24"/>
              </w:rPr>
            </w:pPr>
            <w:r w:rsidRPr="00281097">
              <w:rPr>
                <w:rFonts w:cs="Times New Roman"/>
                <w:szCs w:val="24"/>
              </w:rPr>
              <w:t xml:space="preserve">  4:6-7</w:t>
            </w:r>
          </w:p>
        </w:tc>
        <w:tc>
          <w:tcPr>
            <w:tcW w:w="2700" w:type="dxa"/>
          </w:tcPr>
          <w:p w14:paraId="1F4ED967" w14:textId="43719019" w:rsidR="002C3C9B" w:rsidRPr="00281097" w:rsidRDefault="005B5000" w:rsidP="00FE6B0A">
            <w:pPr>
              <w:rPr>
                <w:rFonts w:cs="Times New Roman"/>
                <w:szCs w:val="24"/>
              </w:rPr>
            </w:pPr>
            <w:r>
              <w:rPr>
                <w:rFonts w:cs="Times New Roman"/>
                <w:szCs w:val="24"/>
              </w:rPr>
              <w:t>•</w:t>
            </w:r>
            <w:r w:rsidR="002C3C9B" w:rsidRPr="00281097">
              <w:rPr>
                <w:rFonts w:cs="Times New Roman"/>
                <w:szCs w:val="24"/>
              </w:rPr>
              <w:t>Kingdom of God/heaven</w:t>
            </w:r>
          </w:p>
          <w:p w14:paraId="57E0AC33" w14:textId="37E79FEA" w:rsidR="002C3C9B" w:rsidRDefault="005B5000" w:rsidP="00EE7A0A">
            <w:pPr>
              <w:ind w:left="156" w:hanging="156"/>
              <w:rPr>
                <w:rFonts w:cs="Times New Roman"/>
                <w:szCs w:val="24"/>
              </w:rPr>
            </w:pPr>
            <w:r>
              <w:rPr>
                <w:rFonts w:cs="Times New Roman"/>
                <w:szCs w:val="24"/>
              </w:rPr>
              <w:t>•</w:t>
            </w:r>
            <w:r w:rsidR="002C3C9B" w:rsidRPr="00281097">
              <w:rPr>
                <w:rFonts w:cs="Times New Roman"/>
                <w:szCs w:val="24"/>
              </w:rPr>
              <w:t>“That it might be fulfilled”  13 times</w:t>
            </w:r>
          </w:p>
          <w:p w14:paraId="7B39F157" w14:textId="5F9E3FE5" w:rsidR="00EE7A0A" w:rsidRPr="00281097" w:rsidRDefault="00EE7A0A" w:rsidP="00EE7A0A">
            <w:pPr>
              <w:ind w:left="156" w:hanging="156"/>
              <w:rPr>
                <w:rFonts w:cs="Times New Roman"/>
                <w:szCs w:val="24"/>
              </w:rPr>
            </w:pPr>
            <w:r>
              <w:rPr>
                <w:rFonts w:cs="Times New Roman"/>
                <w:szCs w:val="24"/>
              </w:rPr>
              <w:t>•Authority</w:t>
            </w:r>
            <w:r w:rsidR="00D45411">
              <w:rPr>
                <w:rFonts w:cs="Times New Roman"/>
                <w:szCs w:val="24"/>
              </w:rPr>
              <w:t>,7 times, same word translated as power 4 times</w:t>
            </w:r>
          </w:p>
          <w:p w14:paraId="613B16B0" w14:textId="56E78377" w:rsidR="002C3C9B" w:rsidRPr="00281097" w:rsidRDefault="002C3C9B" w:rsidP="00FE6B0A">
            <w:pPr>
              <w:rPr>
                <w:rFonts w:cs="Times New Roman"/>
                <w:szCs w:val="24"/>
              </w:rPr>
            </w:pPr>
            <w:r w:rsidRPr="00281097">
              <w:rPr>
                <w:rFonts w:cs="Times New Roman"/>
                <w:szCs w:val="24"/>
              </w:rPr>
              <w:t>Gospel of the kingdom</w:t>
            </w:r>
          </w:p>
          <w:p w14:paraId="32E248F0" w14:textId="77777777" w:rsidR="002C3C9B" w:rsidRPr="00281097" w:rsidRDefault="002C3C9B" w:rsidP="00FE6B0A">
            <w:pPr>
              <w:rPr>
                <w:rFonts w:cs="Times New Roman"/>
                <w:szCs w:val="24"/>
              </w:rPr>
            </w:pPr>
            <w:r w:rsidRPr="00281097">
              <w:rPr>
                <w:rFonts w:cs="Times New Roman"/>
                <w:szCs w:val="24"/>
              </w:rPr>
              <w:t>Key verse:  Matt: 16:16</w:t>
            </w:r>
          </w:p>
        </w:tc>
        <w:tc>
          <w:tcPr>
            <w:tcW w:w="2096" w:type="dxa"/>
          </w:tcPr>
          <w:p w14:paraId="2E14E15A" w14:textId="77777777" w:rsidR="002C3C9B" w:rsidRPr="00281097" w:rsidRDefault="002C3C9B" w:rsidP="00FE6B0A">
            <w:pPr>
              <w:rPr>
                <w:rFonts w:cs="Times New Roman"/>
                <w:szCs w:val="24"/>
              </w:rPr>
            </w:pPr>
            <w:r w:rsidRPr="00281097">
              <w:rPr>
                <w:rFonts w:cs="Times New Roman"/>
                <w:szCs w:val="24"/>
              </w:rPr>
              <w:t>Matthew</w:t>
            </w:r>
          </w:p>
          <w:p w14:paraId="7215FC14" w14:textId="77777777" w:rsidR="002C3C9B" w:rsidRPr="00281097" w:rsidRDefault="002C3C9B" w:rsidP="00FE6B0A">
            <w:pPr>
              <w:rPr>
                <w:rFonts w:cs="Times New Roman"/>
                <w:szCs w:val="24"/>
              </w:rPr>
            </w:pPr>
            <w:r w:rsidRPr="00281097">
              <w:rPr>
                <w:rFonts w:cs="Times New Roman"/>
                <w:szCs w:val="24"/>
              </w:rPr>
              <w:t xml:space="preserve">  Tax collector – gov’t employee</w:t>
            </w:r>
          </w:p>
          <w:p w14:paraId="507488EB" w14:textId="77777777" w:rsidR="002C3C9B" w:rsidRPr="00281097" w:rsidRDefault="002C3C9B" w:rsidP="00FE6B0A">
            <w:pPr>
              <w:rPr>
                <w:rFonts w:cs="Times New Roman"/>
                <w:szCs w:val="24"/>
              </w:rPr>
            </w:pPr>
            <w:r w:rsidRPr="00281097">
              <w:rPr>
                <w:rFonts w:cs="Times New Roman"/>
                <w:szCs w:val="24"/>
              </w:rPr>
              <w:t xml:space="preserve">Render to Caesar the things that are Caesar’s </w:t>
            </w:r>
          </w:p>
          <w:p w14:paraId="21B590BD" w14:textId="77777777" w:rsidR="002C3C9B" w:rsidRPr="00281097" w:rsidRDefault="002C3C9B" w:rsidP="00FE6B0A">
            <w:pPr>
              <w:rPr>
                <w:rFonts w:cs="Times New Roman"/>
                <w:szCs w:val="24"/>
              </w:rPr>
            </w:pPr>
            <w:r w:rsidRPr="00281097">
              <w:rPr>
                <w:rFonts w:cs="Times New Roman"/>
                <w:szCs w:val="24"/>
              </w:rPr>
              <w:t>Matt 22:21</w:t>
            </w:r>
          </w:p>
        </w:tc>
      </w:tr>
      <w:tr w:rsidR="002C3C9B" w:rsidRPr="00281097" w14:paraId="548FD89B" w14:textId="77777777" w:rsidTr="0096759F">
        <w:trPr>
          <w:trHeight w:val="2480"/>
        </w:trPr>
        <w:tc>
          <w:tcPr>
            <w:tcW w:w="985" w:type="dxa"/>
          </w:tcPr>
          <w:p w14:paraId="077577F2" w14:textId="77777777" w:rsidR="002C3C9B" w:rsidRPr="00281097" w:rsidRDefault="002C3C9B" w:rsidP="00FE6B0A">
            <w:pPr>
              <w:ind w:left="-113" w:right="-18"/>
              <w:jc w:val="center"/>
              <w:rPr>
                <w:rFonts w:cs="Times New Roman"/>
                <w:szCs w:val="24"/>
              </w:rPr>
            </w:pPr>
            <w:r w:rsidRPr="00281097">
              <w:rPr>
                <w:rFonts w:cs="Times New Roman"/>
                <w:szCs w:val="24"/>
              </w:rPr>
              <w:t>Mark</w:t>
            </w:r>
          </w:p>
        </w:tc>
        <w:tc>
          <w:tcPr>
            <w:tcW w:w="1170" w:type="dxa"/>
          </w:tcPr>
          <w:p w14:paraId="40872953" w14:textId="6918CD79" w:rsidR="002C3C9B" w:rsidRPr="00281097" w:rsidRDefault="002C3C9B" w:rsidP="00FE6B0A">
            <w:pPr>
              <w:jc w:val="center"/>
              <w:rPr>
                <w:rFonts w:cs="Times New Roman"/>
                <w:szCs w:val="24"/>
              </w:rPr>
            </w:pPr>
            <w:r w:rsidRPr="00281097">
              <w:rPr>
                <w:rFonts w:cs="Times New Roman"/>
                <w:szCs w:val="24"/>
              </w:rPr>
              <w:t>Roman</w:t>
            </w:r>
          </w:p>
          <w:p w14:paraId="1C4927A7" w14:textId="77777777" w:rsidR="002C3C9B" w:rsidRPr="00281097" w:rsidRDefault="002C3C9B" w:rsidP="00FE6B0A">
            <w:pPr>
              <w:jc w:val="center"/>
              <w:rPr>
                <w:rFonts w:cs="Times New Roman"/>
                <w:szCs w:val="24"/>
              </w:rPr>
            </w:pPr>
          </w:p>
          <w:p w14:paraId="3D82E49F" w14:textId="77777777" w:rsidR="002C3C9B" w:rsidRPr="00281097" w:rsidRDefault="002C3C9B" w:rsidP="00FE6B0A">
            <w:pPr>
              <w:jc w:val="center"/>
              <w:rPr>
                <w:rFonts w:cs="Times New Roman"/>
                <w:szCs w:val="24"/>
              </w:rPr>
            </w:pPr>
          </w:p>
          <w:p w14:paraId="61896F04" w14:textId="77777777" w:rsidR="002C3C9B" w:rsidRPr="00281097" w:rsidRDefault="002C3C9B" w:rsidP="00FE6B0A">
            <w:pPr>
              <w:ind w:left="-110" w:right="-114"/>
              <w:jc w:val="center"/>
              <w:rPr>
                <w:rFonts w:cs="Times New Roman"/>
                <w:szCs w:val="24"/>
              </w:rPr>
            </w:pPr>
            <w:r w:rsidRPr="00281097">
              <w:rPr>
                <w:rFonts w:cs="Times New Roman"/>
                <w:szCs w:val="24"/>
              </w:rPr>
              <w:t>Governance (subjects)</w:t>
            </w:r>
          </w:p>
        </w:tc>
        <w:tc>
          <w:tcPr>
            <w:tcW w:w="5670" w:type="dxa"/>
          </w:tcPr>
          <w:p w14:paraId="7074E2B0" w14:textId="77777777" w:rsidR="002C3C9B" w:rsidRPr="00281097" w:rsidRDefault="002C3C9B" w:rsidP="00FE6B0A">
            <w:pPr>
              <w:rPr>
                <w:rFonts w:cs="Times New Roman"/>
                <w:b/>
                <w:szCs w:val="24"/>
              </w:rPr>
            </w:pPr>
            <w:r w:rsidRPr="00281097">
              <w:rPr>
                <w:rFonts w:cs="Times New Roman"/>
                <w:b/>
                <w:szCs w:val="24"/>
              </w:rPr>
              <w:t>How to follow the Great Commission</w:t>
            </w:r>
          </w:p>
          <w:p w14:paraId="4F296BE7" w14:textId="77777777" w:rsidR="002C3C9B" w:rsidRPr="00281097" w:rsidRDefault="002C3C9B" w:rsidP="00FE6B0A">
            <w:pPr>
              <w:rPr>
                <w:rFonts w:cs="Times New Roman"/>
                <w:szCs w:val="24"/>
              </w:rPr>
            </w:pPr>
            <w:r w:rsidRPr="00281097">
              <w:rPr>
                <w:rFonts w:cs="Times New Roman"/>
                <w:szCs w:val="24"/>
              </w:rPr>
              <w:t xml:space="preserve">  (Matthew 28:19-20)  </w:t>
            </w:r>
          </w:p>
          <w:p w14:paraId="031D6167" w14:textId="77777777" w:rsidR="002C3C9B" w:rsidRPr="00281097" w:rsidRDefault="002C3C9B" w:rsidP="00FE6B0A">
            <w:pPr>
              <w:rPr>
                <w:rFonts w:cs="Times New Roman"/>
                <w:szCs w:val="24"/>
              </w:rPr>
            </w:pPr>
            <w:r w:rsidRPr="00281097">
              <w:rPr>
                <w:rFonts w:cs="Times New Roman"/>
                <w:szCs w:val="24"/>
              </w:rPr>
              <w:t>Primer for missionaries, pastors, evangelists</w:t>
            </w:r>
          </w:p>
          <w:p w14:paraId="192E4FC9" w14:textId="77777777" w:rsidR="002C3C9B" w:rsidRPr="00281097" w:rsidRDefault="002C3C9B" w:rsidP="00FE6B0A">
            <w:pPr>
              <w:ind w:left="162" w:hanging="162"/>
              <w:rPr>
                <w:rFonts w:cs="Times New Roman"/>
                <w:szCs w:val="24"/>
              </w:rPr>
            </w:pPr>
            <w:r w:rsidRPr="00281097">
              <w:rPr>
                <w:rFonts w:cs="Times New Roman"/>
                <w:szCs w:val="24"/>
              </w:rPr>
              <w:t>Mark 1:16  Follow me, and I will make you fishers of men.</w:t>
            </w:r>
          </w:p>
          <w:p w14:paraId="20B7A1AC" w14:textId="77777777" w:rsidR="002C3C9B" w:rsidRPr="00281097" w:rsidRDefault="002C3C9B" w:rsidP="00FE6B0A">
            <w:pPr>
              <w:ind w:left="162" w:hanging="162"/>
              <w:rPr>
                <w:rFonts w:cs="Times New Roman"/>
                <w:szCs w:val="24"/>
              </w:rPr>
            </w:pPr>
            <w:r w:rsidRPr="00281097">
              <w:rPr>
                <w:rFonts w:cs="Times New Roman"/>
                <w:szCs w:val="24"/>
              </w:rPr>
              <w:t>Mark 16:15-20  Go…and they went</w:t>
            </w:r>
          </w:p>
          <w:p w14:paraId="7BD27BDA" w14:textId="77777777" w:rsidR="002C3C9B" w:rsidRDefault="002C3C9B" w:rsidP="005552A8">
            <w:pPr>
              <w:ind w:left="162" w:hanging="162"/>
              <w:rPr>
                <w:rFonts w:cs="Times New Roman"/>
                <w:szCs w:val="24"/>
              </w:rPr>
            </w:pPr>
            <w:r w:rsidRPr="00281097">
              <w:rPr>
                <w:rFonts w:cs="Times New Roman"/>
                <w:szCs w:val="24"/>
              </w:rPr>
              <w:t>Mark 10:42-45  Son of man came not to be ministered unto, but to minister and give his life a ransom for many</w:t>
            </w:r>
          </w:p>
          <w:p w14:paraId="6C41D7C1" w14:textId="6AB514BB" w:rsidR="006B30AF" w:rsidRPr="00281097" w:rsidRDefault="006B30AF" w:rsidP="005552A8">
            <w:pPr>
              <w:ind w:left="162" w:hanging="162"/>
              <w:rPr>
                <w:rFonts w:cs="Times New Roman"/>
                <w:szCs w:val="24"/>
              </w:rPr>
            </w:pPr>
            <w:r w:rsidRPr="00281097">
              <w:rPr>
                <w:rFonts w:cs="Times New Roman"/>
                <w:szCs w:val="24"/>
              </w:rPr>
              <w:t>Mark traveled with the best evangelists and is passing on what he learned</w:t>
            </w:r>
          </w:p>
        </w:tc>
        <w:tc>
          <w:tcPr>
            <w:tcW w:w="1800" w:type="dxa"/>
          </w:tcPr>
          <w:p w14:paraId="34FEE560" w14:textId="77777777" w:rsidR="002C3C9B" w:rsidRPr="00281097" w:rsidRDefault="002C3C9B" w:rsidP="00FE6B0A">
            <w:pPr>
              <w:rPr>
                <w:rFonts w:cs="Times New Roman"/>
                <w:b/>
                <w:szCs w:val="24"/>
              </w:rPr>
            </w:pPr>
            <w:r w:rsidRPr="00281097">
              <w:rPr>
                <w:rFonts w:cs="Times New Roman"/>
                <w:b/>
                <w:szCs w:val="24"/>
              </w:rPr>
              <w:t>Servant</w:t>
            </w:r>
          </w:p>
          <w:p w14:paraId="31B25AD5" w14:textId="77777777" w:rsidR="002C3C9B" w:rsidRDefault="002C3C9B" w:rsidP="00FE6B0A">
            <w:pPr>
              <w:rPr>
                <w:rFonts w:cs="Times New Roman"/>
                <w:szCs w:val="24"/>
              </w:rPr>
            </w:pPr>
          </w:p>
          <w:p w14:paraId="225377BF" w14:textId="77777777" w:rsidR="002C3C9B" w:rsidRPr="00F55D7A" w:rsidRDefault="002C3C9B" w:rsidP="00FE6B0A">
            <w:pPr>
              <w:rPr>
                <w:rFonts w:cs="Times New Roman"/>
                <w:b/>
                <w:bCs/>
                <w:szCs w:val="24"/>
              </w:rPr>
            </w:pPr>
            <w:r w:rsidRPr="00F55D7A">
              <w:rPr>
                <w:rFonts w:cs="Times New Roman"/>
                <w:b/>
                <w:bCs/>
                <w:szCs w:val="24"/>
              </w:rPr>
              <w:t>*Ox</w:t>
            </w:r>
          </w:p>
          <w:p w14:paraId="7725901B" w14:textId="77777777" w:rsidR="002C3C9B" w:rsidRPr="00281097" w:rsidRDefault="002C3C9B" w:rsidP="00FE6B0A">
            <w:pPr>
              <w:rPr>
                <w:rFonts w:cs="Times New Roman"/>
                <w:szCs w:val="24"/>
              </w:rPr>
            </w:pPr>
            <w:r w:rsidRPr="00281097">
              <w:rPr>
                <w:rFonts w:cs="Times New Roman"/>
                <w:szCs w:val="24"/>
              </w:rPr>
              <w:t>(castrated animal to focus it for labor – Jesus was celibate)</w:t>
            </w:r>
          </w:p>
          <w:p w14:paraId="798662D2" w14:textId="77777777" w:rsidR="007278B0" w:rsidRDefault="007278B0" w:rsidP="006B30AF">
            <w:pPr>
              <w:rPr>
                <w:rFonts w:cs="Times New Roman"/>
                <w:szCs w:val="24"/>
              </w:rPr>
            </w:pPr>
          </w:p>
          <w:p w14:paraId="69763867" w14:textId="44BF49FE" w:rsidR="006B30AF" w:rsidRPr="00281097" w:rsidRDefault="006B30AF" w:rsidP="006B30AF">
            <w:pPr>
              <w:rPr>
                <w:rFonts w:cs="Times New Roman"/>
                <w:szCs w:val="24"/>
              </w:rPr>
            </w:pPr>
            <w:r w:rsidRPr="00281097">
              <w:rPr>
                <w:rFonts w:cs="Times New Roman"/>
                <w:szCs w:val="24"/>
              </w:rPr>
              <w:t>Sacrificial  animal:</w:t>
            </w:r>
          </w:p>
          <w:p w14:paraId="775EA90C" w14:textId="77777777" w:rsidR="006B30AF" w:rsidRPr="00281097" w:rsidRDefault="006B30AF" w:rsidP="006B30AF">
            <w:pPr>
              <w:rPr>
                <w:rFonts w:cs="Times New Roman"/>
                <w:szCs w:val="24"/>
              </w:rPr>
            </w:pPr>
            <w:r w:rsidRPr="00281097">
              <w:rPr>
                <w:rFonts w:cs="Times New Roman"/>
                <w:szCs w:val="24"/>
              </w:rPr>
              <w:t>•bullock</w:t>
            </w:r>
          </w:p>
          <w:p w14:paraId="2B0D2811" w14:textId="05882534" w:rsidR="002C3C9B" w:rsidRPr="00281097" w:rsidRDefault="006B30AF" w:rsidP="006B30AF">
            <w:pPr>
              <w:rPr>
                <w:rFonts w:cs="Times New Roman"/>
                <w:szCs w:val="24"/>
              </w:rPr>
            </w:pPr>
            <w:r w:rsidRPr="00281097">
              <w:rPr>
                <w:rFonts w:cs="Times New Roman"/>
                <w:szCs w:val="24"/>
              </w:rPr>
              <w:t>•turtledove/  pigeon - man of sorrow and poverty</w:t>
            </w:r>
          </w:p>
        </w:tc>
        <w:tc>
          <w:tcPr>
            <w:tcW w:w="2700" w:type="dxa"/>
          </w:tcPr>
          <w:p w14:paraId="32C6D7B0" w14:textId="77777777" w:rsidR="002C3C9B" w:rsidRPr="00281097" w:rsidRDefault="002C3C9B" w:rsidP="00FE6B0A">
            <w:pPr>
              <w:rPr>
                <w:rFonts w:cs="Times New Roman"/>
                <w:szCs w:val="24"/>
              </w:rPr>
            </w:pPr>
            <w:r w:rsidRPr="00281097">
              <w:rPr>
                <w:rFonts w:cs="Times New Roman"/>
                <w:szCs w:val="24"/>
              </w:rPr>
              <w:t>Doctrine – 6 times</w:t>
            </w:r>
          </w:p>
          <w:p w14:paraId="114D47AB" w14:textId="77777777" w:rsidR="002C3C9B" w:rsidRPr="00281097" w:rsidRDefault="002C3C9B" w:rsidP="00FE6B0A">
            <w:pPr>
              <w:ind w:left="162" w:hanging="162"/>
              <w:rPr>
                <w:rFonts w:cs="Times New Roman"/>
                <w:szCs w:val="24"/>
              </w:rPr>
            </w:pPr>
            <w:r w:rsidRPr="00281097">
              <w:rPr>
                <w:rFonts w:cs="Times New Roman"/>
                <w:szCs w:val="24"/>
              </w:rPr>
              <w:t xml:space="preserve">Authority – 8 times </w:t>
            </w:r>
          </w:p>
          <w:p w14:paraId="2AD6DA10" w14:textId="77777777" w:rsidR="00CC6582" w:rsidRDefault="002C3C9B" w:rsidP="00FE6B0A">
            <w:pPr>
              <w:ind w:left="162" w:hanging="162"/>
              <w:rPr>
                <w:rFonts w:cs="Times New Roman"/>
                <w:szCs w:val="24"/>
              </w:rPr>
            </w:pPr>
            <w:r w:rsidRPr="00281097">
              <w:rPr>
                <w:rFonts w:cs="Times New Roman"/>
                <w:szCs w:val="24"/>
              </w:rPr>
              <w:t>Key Verse:  Mark 10:45</w:t>
            </w:r>
          </w:p>
          <w:p w14:paraId="5CC31E98" w14:textId="5BB8F1C2" w:rsidR="002C3C9B" w:rsidRPr="00281097" w:rsidRDefault="00CC6582" w:rsidP="00CC6582">
            <w:pPr>
              <w:ind w:left="162" w:hanging="6"/>
              <w:rPr>
                <w:rFonts w:cs="Times New Roman"/>
                <w:szCs w:val="24"/>
              </w:rPr>
            </w:pPr>
            <w:r>
              <w:rPr>
                <w:rFonts w:cs="Times New Roman"/>
                <w:szCs w:val="24"/>
                <w:lang w:val="x-none"/>
              </w:rPr>
              <w:t>“T</w:t>
            </w:r>
            <w:r w:rsidRPr="00CC6582">
              <w:rPr>
                <w:rFonts w:cs="Times New Roman"/>
                <w:szCs w:val="24"/>
                <w:lang w:val="x-none"/>
              </w:rPr>
              <w:t>he Son of man came not to be ministered unto, but to minister, and to give his life a ransom for many.</w:t>
            </w:r>
            <w:r w:rsidR="002C3C9B" w:rsidRPr="00281097">
              <w:rPr>
                <w:rFonts w:cs="Times New Roman"/>
                <w:szCs w:val="24"/>
              </w:rPr>
              <w:t xml:space="preserve"> </w:t>
            </w:r>
            <w:r>
              <w:rPr>
                <w:rFonts w:cs="Times New Roman"/>
                <w:szCs w:val="24"/>
              </w:rPr>
              <w:t>“</w:t>
            </w:r>
            <w:r w:rsidR="002C3C9B" w:rsidRPr="00281097">
              <w:rPr>
                <w:rFonts w:cs="Times New Roman"/>
                <w:szCs w:val="24"/>
              </w:rPr>
              <w:t xml:space="preserve"> </w:t>
            </w:r>
          </w:p>
          <w:p w14:paraId="15186A76" w14:textId="77777777" w:rsidR="007278B0" w:rsidRPr="00281097" w:rsidRDefault="007278B0" w:rsidP="007278B0">
            <w:pPr>
              <w:ind w:left="156" w:hanging="156"/>
              <w:rPr>
                <w:rFonts w:cs="Times New Roman"/>
                <w:szCs w:val="24"/>
              </w:rPr>
            </w:pPr>
            <w:r>
              <w:rPr>
                <w:rFonts w:cs="Times New Roman"/>
                <w:szCs w:val="24"/>
              </w:rPr>
              <w:t>•9:35, “</w:t>
            </w:r>
            <w:r w:rsidRPr="00093898">
              <w:rPr>
                <w:rFonts w:cs="Times New Roman"/>
                <w:szCs w:val="24"/>
                <w:lang w:val="x-none"/>
              </w:rPr>
              <w:t xml:space="preserve">If any man desire to be first, </w:t>
            </w:r>
            <w:r w:rsidRPr="00093898">
              <w:rPr>
                <w:rFonts w:cs="Times New Roman"/>
                <w:i/>
                <w:iCs/>
                <w:szCs w:val="24"/>
                <w:lang w:val="x-none"/>
              </w:rPr>
              <w:t>the same</w:t>
            </w:r>
            <w:r w:rsidRPr="00093898">
              <w:rPr>
                <w:rFonts w:cs="Times New Roman"/>
                <w:szCs w:val="24"/>
                <w:lang w:val="x-none"/>
              </w:rPr>
              <w:t xml:space="preserve"> shall be last of all, and </w:t>
            </w:r>
            <w:r w:rsidRPr="008255DC">
              <w:rPr>
                <w:rFonts w:cs="Times New Roman"/>
                <w:b/>
                <w:bCs/>
                <w:szCs w:val="24"/>
                <w:lang w:val="x-none"/>
              </w:rPr>
              <w:t>servant</w:t>
            </w:r>
            <w:r w:rsidRPr="00093898">
              <w:rPr>
                <w:rFonts w:cs="Times New Roman"/>
                <w:szCs w:val="24"/>
                <w:lang w:val="x-none"/>
              </w:rPr>
              <w:t xml:space="preserve"> of all.</w:t>
            </w:r>
            <w:r>
              <w:rPr>
                <w:rFonts w:cs="Times New Roman"/>
                <w:szCs w:val="24"/>
                <w:lang w:val="x-none"/>
              </w:rPr>
              <w:t xml:space="preserve"> This is </w:t>
            </w:r>
          </w:p>
          <w:p w14:paraId="64B8FB92" w14:textId="77777777" w:rsidR="007278B0" w:rsidRDefault="007278B0" w:rsidP="007278B0">
            <w:pPr>
              <w:rPr>
                <w:rFonts w:cs="Times New Roman"/>
                <w:szCs w:val="24"/>
                <w:lang w:val="x-none"/>
              </w:rPr>
            </w:pPr>
            <w:r>
              <w:rPr>
                <w:rFonts w:cs="Times New Roman"/>
                <w:szCs w:val="24"/>
                <w:lang w:val="x-none"/>
              </w:rPr>
              <w:t xml:space="preserve">the root word for what is translated as deacon, </w:t>
            </w:r>
          </w:p>
          <w:p w14:paraId="2797ED8D" w14:textId="77777777" w:rsidR="007278B0" w:rsidRDefault="007278B0" w:rsidP="007278B0">
            <w:pPr>
              <w:rPr>
                <w:rFonts w:cs="Times New Roman"/>
                <w:szCs w:val="24"/>
              </w:rPr>
            </w:pPr>
            <w:r>
              <w:rPr>
                <w:rFonts w:cs="Times New Roman"/>
                <w:szCs w:val="24"/>
                <w:lang w:val="x-none"/>
              </w:rPr>
              <w:t>1 Timothy 3:10-13</w:t>
            </w:r>
          </w:p>
          <w:p w14:paraId="4479A541" w14:textId="0A810814" w:rsidR="002F17E9" w:rsidRPr="00281097" w:rsidRDefault="007278B0" w:rsidP="007278B0">
            <w:pPr>
              <w:ind w:left="156" w:hanging="156"/>
              <w:rPr>
                <w:rFonts w:cs="Times New Roman"/>
                <w:szCs w:val="24"/>
              </w:rPr>
            </w:pPr>
            <w:r>
              <w:rPr>
                <w:rFonts w:cs="Times New Roman"/>
                <w:szCs w:val="24"/>
              </w:rPr>
              <w:t xml:space="preserve">•10:44, </w:t>
            </w:r>
            <w:r w:rsidRPr="00734B5F">
              <w:rPr>
                <w:rFonts w:cs="Times New Roman"/>
                <w:szCs w:val="24"/>
                <w:lang w:val="x-none"/>
              </w:rPr>
              <w:t xml:space="preserve">And whosoever of you will be the chiefest, shall be </w:t>
            </w:r>
            <w:r w:rsidRPr="00734B5F">
              <w:rPr>
                <w:rFonts w:cs="Times New Roman"/>
                <w:b/>
                <w:bCs/>
                <w:szCs w:val="24"/>
                <w:lang w:val="x-none"/>
              </w:rPr>
              <w:t>servant</w:t>
            </w:r>
            <w:r w:rsidRPr="00734B5F">
              <w:rPr>
                <w:rFonts w:cs="Times New Roman"/>
                <w:szCs w:val="24"/>
                <w:lang w:val="x-none"/>
              </w:rPr>
              <w:t xml:space="preserve"> of all. </w:t>
            </w:r>
            <w:r>
              <w:rPr>
                <w:rFonts w:cs="Times New Roman"/>
                <w:szCs w:val="24"/>
                <w:lang w:val="x-none"/>
              </w:rPr>
              <w:t>Paul used the same word, meaning bondslave, to describe himself, Titus 1:1</w:t>
            </w:r>
          </w:p>
        </w:tc>
        <w:tc>
          <w:tcPr>
            <w:tcW w:w="2096" w:type="dxa"/>
          </w:tcPr>
          <w:p w14:paraId="09C58802" w14:textId="77777777" w:rsidR="002C3C9B" w:rsidRPr="00281097" w:rsidRDefault="002C3C9B" w:rsidP="00FE6B0A">
            <w:pPr>
              <w:rPr>
                <w:rFonts w:cs="Times New Roman"/>
                <w:szCs w:val="24"/>
              </w:rPr>
            </w:pPr>
            <w:r w:rsidRPr="00281097">
              <w:rPr>
                <w:rFonts w:cs="Times New Roman"/>
                <w:szCs w:val="24"/>
              </w:rPr>
              <w:t>Mark – servant</w:t>
            </w:r>
          </w:p>
          <w:p w14:paraId="79FF5C96" w14:textId="4DDA201C" w:rsidR="002C3C9B" w:rsidRPr="00281097" w:rsidRDefault="002C3C9B" w:rsidP="00FE6B0A">
            <w:pPr>
              <w:rPr>
                <w:rFonts w:cs="Times New Roman"/>
                <w:szCs w:val="24"/>
              </w:rPr>
            </w:pPr>
            <w:r w:rsidRPr="00281097">
              <w:rPr>
                <w:rFonts w:cs="Times New Roman"/>
                <w:szCs w:val="24"/>
              </w:rPr>
              <w:t>Followed Jesus, traveled with Paul and Barnabas</w:t>
            </w:r>
            <w:r w:rsidR="00B02CC1">
              <w:rPr>
                <w:rFonts w:cs="Times New Roman"/>
                <w:szCs w:val="24"/>
              </w:rPr>
              <w:t xml:space="preserve"> </w:t>
            </w:r>
            <w:r w:rsidR="000005D4">
              <w:rPr>
                <w:rFonts w:cs="Times New Roman"/>
                <w:szCs w:val="24"/>
              </w:rPr>
              <w:t>(but turned back),</w:t>
            </w:r>
            <w:r w:rsidRPr="00281097">
              <w:rPr>
                <w:rFonts w:cs="Times New Roman"/>
                <w:szCs w:val="24"/>
              </w:rPr>
              <w:t xml:space="preserve"> helped Paul and Peter in Rome</w:t>
            </w:r>
          </w:p>
        </w:tc>
      </w:tr>
    </w:tbl>
    <w:p w14:paraId="2D5BDAFE" w14:textId="77777777" w:rsidR="00443A3A" w:rsidRPr="00281097" w:rsidRDefault="00443A3A" w:rsidP="0096759F">
      <w:pPr>
        <w:spacing w:after="0" w:line="240" w:lineRule="auto"/>
        <w:rPr>
          <w:rFonts w:cs="Times New Roman"/>
          <w:szCs w:val="24"/>
        </w:rPr>
      </w:pPr>
      <w:r w:rsidRPr="00F55D7A">
        <w:rPr>
          <w:rFonts w:cs="Times New Roman"/>
          <w:b/>
          <w:bCs/>
          <w:szCs w:val="24"/>
        </w:rPr>
        <w:t>*</w:t>
      </w:r>
      <w:r w:rsidRPr="00281097">
        <w:rPr>
          <w:rFonts w:cs="Times New Roman"/>
          <w:szCs w:val="24"/>
        </w:rPr>
        <w:t xml:space="preserve">Ezekiel 1:4-11  Ezekiel’s vision of the four creatures with four faces.  </w:t>
      </w:r>
    </w:p>
    <w:p w14:paraId="37ECFD05" w14:textId="77777777" w:rsidR="00443A3A" w:rsidRPr="00281097" w:rsidRDefault="00443A3A" w:rsidP="001151B2">
      <w:pPr>
        <w:pStyle w:val="BODY"/>
        <w:widowControl w:val="0"/>
        <w:rPr>
          <w:rFonts w:ascii="Times New Roman" w:hAnsi="Times New Roman" w:cs="Times New Roman"/>
          <w:lang w:eastAsia="x-none"/>
        </w:rPr>
      </w:pPr>
      <w:r w:rsidRPr="00281097">
        <w:rPr>
          <w:rFonts w:ascii="Times New Roman" w:hAnsi="Times New Roman" w:cs="Times New Roman"/>
        </w:rPr>
        <w:t>Verse 10  “</w:t>
      </w:r>
      <w:r w:rsidRPr="00281097">
        <w:rPr>
          <w:rFonts w:ascii="Times New Roman" w:hAnsi="Times New Roman" w:cs="Times New Roman"/>
          <w:lang w:eastAsia="x-none"/>
        </w:rPr>
        <w:t xml:space="preserve">As for the likeness of their faces, they four had the face of a </w:t>
      </w:r>
      <w:r w:rsidRPr="00281097">
        <w:rPr>
          <w:rFonts w:ascii="Times New Roman" w:hAnsi="Times New Roman" w:cs="Times New Roman"/>
          <w:u w:val="single"/>
          <w:lang w:eastAsia="x-none"/>
        </w:rPr>
        <w:t>man</w:t>
      </w:r>
      <w:r w:rsidRPr="00281097">
        <w:rPr>
          <w:rFonts w:ascii="Times New Roman" w:hAnsi="Times New Roman" w:cs="Times New Roman"/>
          <w:lang w:eastAsia="x-none"/>
        </w:rPr>
        <w:t xml:space="preserve">, and the face of a </w:t>
      </w:r>
      <w:r w:rsidRPr="00281097">
        <w:rPr>
          <w:rFonts w:ascii="Times New Roman" w:hAnsi="Times New Roman" w:cs="Times New Roman"/>
          <w:u w:val="single"/>
          <w:lang w:eastAsia="x-none"/>
        </w:rPr>
        <w:t>lion</w:t>
      </w:r>
      <w:r w:rsidRPr="00281097">
        <w:rPr>
          <w:rFonts w:ascii="Times New Roman" w:hAnsi="Times New Roman" w:cs="Times New Roman"/>
          <w:lang w:eastAsia="x-none"/>
        </w:rPr>
        <w:t xml:space="preserve">, on the right side: and they four had the face of an </w:t>
      </w:r>
      <w:r w:rsidRPr="00281097">
        <w:rPr>
          <w:rFonts w:ascii="Times New Roman" w:hAnsi="Times New Roman" w:cs="Times New Roman"/>
          <w:u w:val="single"/>
          <w:lang w:eastAsia="x-none"/>
        </w:rPr>
        <w:t>ox</w:t>
      </w:r>
      <w:r w:rsidRPr="00281097">
        <w:rPr>
          <w:rFonts w:ascii="Times New Roman" w:hAnsi="Times New Roman" w:cs="Times New Roman"/>
          <w:lang w:eastAsia="x-none"/>
        </w:rPr>
        <w:t xml:space="preserve"> on the left side; they four also had the face of an </w:t>
      </w:r>
      <w:r w:rsidRPr="00281097">
        <w:rPr>
          <w:rFonts w:ascii="Times New Roman" w:hAnsi="Times New Roman" w:cs="Times New Roman"/>
          <w:u w:val="single"/>
          <w:lang w:eastAsia="x-none"/>
        </w:rPr>
        <w:t>eagle</w:t>
      </w:r>
      <w:r w:rsidRPr="00281097">
        <w:rPr>
          <w:rFonts w:ascii="Times New Roman" w:hAnsi="Times New Roman" w:cs="Times New Roman"/>
          <w:lang w:eastAsia="x-none"/>
        </w:rPr>
        <w:t>.</w:t>
      </w:r>
      <w:r w:rsidRPr="00281097">
        <w:rPr>
          <w:rFonts w:ascii="Times New Roman" w:hAnsi="Times New Roman" w:cs="Times New Roman"/>
          <w:lang w:val="en-US" w:eastAsia="x-none"/>
        </w:rPr>
        <w:t>”</w:t>
      </w:r>
      <w:r w:rsidRPr="00281097">
        <w:rPr>
          <w:rFonts w:ascii="Times New Roman" w:hAnsi="Times New Roman" w:cs="Times New Roman"/>
          <w:lang w:eastAsia="x-none"/>
        </w:rPr>
        <w:t> </w:t>
      </w:r>
    </w:p>
    <w:tbl>
      <w:tblPr>
        <w:tblStyle w:val="TableGrid"/>
        <w:tblW w:w="14511" w:type="dxa"/>
        <w:tblLayout w:type="fixed"/>
        <w:tblLook w:val="04A0" w:firstRow="1" w:lastRow="0" w:firstColumn="1" w:lastColumn="0" w:noHBand="0" w:noVBand="1"/>
      </w:tblPr>
      <w:tblGrid>
        <w:gridCol w:w="985"/>
        <w:gridCol w:w="1170"/>
        <w:gridCol w:w="5670"/>
        <w:gridCol w:w="1890"/>
        <w:gridCol w:w="2700"/>
        <w:gridCol w:w="2096"/>
      </w:tblGrid>
      <w:tr w:rsidR="00E47689" w:rsidRPr="00281097" w14:paraId="4A2D6AB6" w14:textId="77777777" w:rsidTr="0096759F">
        <w:trPr>
          <w:trHeight w:val="620"/>
        </w:trPr>
        <w:tc>
          <w:tcPr>
            <w:tcW w:w="985" w:type="dxa"/>
          </w:tcPr>
          <w:p w14:paraId="27B0E21D" w14:textId="77777777" w:rsidR="00E47689" w:rsidRPr="00281097" w:rsidRDefault="00E47689" w:rsidP="00E47689">
            <w:pPr>
              <w:ind w:left="-113" w:right="-18"/>
              <w:rPr>
                <w:rFonts w:cs="Times New Roman"/>
                <w:szCs w:val="24"/>
              </w:rPr>
            </w:pPr>
          </w:p>
        </w:tc>
        <w:tc>
          <w:tcPr>
            <w:tcW w:w="1170" w:type="dxa"/>
          </w:tcPr>
          <w:p w14:paraId="057316E1" w14:textId="77777777" w:rsidR="00E47689" w:rsidRPr="00281097" w:rsidRDefault="00E47689" w:rsidP="00E47689">
            <w:pPr>
              <w:ind w:left="-108" w:right="-18"/>
              <w:jc w:val="center"/>
              <w:rPr>
                <w:rFonts w:cs="Times New Roman"/>
                <w:szCs w:val="24"/>
              </w:rPr>
            </w:pPr>
            <w:r w:rsidRPr="00281097">
              <w:rPr>
                <w:rFonts w:cs="Times New Roman"/>
                <w:szCs w:val="24"/>
              </w:rPr>
              <w:t>Life</w:t>
            </w:r>
          </w:p>
          <w:p w14:paraId="47DF36F2" w14:textId="2B415FED" w:rsidR="00E47689" w:rsidRPr="00281097" w:rsidRDefault="00E47689" w:rsidP="00E47689">
            <w:pPr>
              <w:ind w:left="-104" w:right="-111"/>
              <w:jc w:val="center"/>
              <w:rPr>
                <w:rFonts w:cs="Times New Roman"/>
                <w:szCs w:val="24"/>
              </w:rPr>
            </w:pPr>
            <w:r w:rsidRPr="00281097">
              <w:rPr>
                <w:rFonts w:cs="Times New Roman"/>
                <w:szCs w:val="24"/>
              </w:rPr>
              <w:t>perspective</w:t>
            </w:r>
          </w:p>
        </w:tc>
        <w:tc>
          <w:tcPr>
            <w:tcW w:w="5670" w:type="dxa"/>
          </w:tcPr>
          <w:p w14:paraId="594BB588" w14:textId="0609C4B1" w:rsidR="00E47689" w:rsidRPr="00281097" w:rsidRDefault="00E47689" w:rsidP="00E47689">
            <w:pPr>
              <w:ind w:left="72" w:hanging="72"/>
              <w:jc w:val="center"/>
              <w:rPr>
                <w:rFonts w:cs="Times New Roman"/>
                <w:b/>
                <w:szCs w:val="24"/>
              </w:rPr>
            </w:pPr>
            <w:r w:rsidRPr="00281097">
              <w:rPr>
                <w:rFonts w:cs="Times New Roman"/>
                <w:szCs w:val="24"/>
              </w:rPr>
              <w:t>Theme</w:t>
            </w:r>
          </w:p>
        </w:tc>
        <w:tc>
          <w:tcPr>
            <w:tcW w:w="1890" w:type="dxa"/>
          </w:tcPr>
          <w:p w14:paraId="48801785" w14:textId="3FCB799E" w:rsidR="00E47689" w:rsidRPr="00281097" w:rsidRDefault="00E47689" w:rsidP="00E47689">
            <w:pPr>
              <w:jc w:val="center"/>
              <w:rPr>
                <w:rFonts w:cs="Times New Roman"/>
                <w:b/>
                <w:szCs w:val="24"/>
              </w:rPr>
            </w:pPr>
            <w:r w:rsidRPr="00281097">
              <w:rPr>
                <w:rFonts w:cs="Times New Roman"/>
                <w:szCs w:val="24"/>
              </w:rPr>
              <w:t>Jesus is…</w:t>
            </w:r>
          </w:p>
        </w:tc>
        <w:tc>
          <w:tcPr>
            <w:tcW w:w="2700" w:type="dxa"/>
          </w:tcPr>
          <w:p w14:paraId="75131F7B" w14:textId="7C056887" w:rsidR="00E47689" w:rsidRPr="00281097" w:rsidRDefault="00E47689" w:rsidP="00E47689">
            <w:pPr>
              <w:jc w:val="center"/>
              <w:rPr>
                <w:rFonts w:cs="Times New Roman"/>
                <w:szCs w:val="24"/>
              </w:rPr>
            </w:pPr>
            <w:r w:rsidRPr="00281097">
              <w:rPr>
                <w:rFonts w:cs="Times New Roman"/>
                <w:szCs w:val="24"/>
              </w:rPr>
              <w:t>Key words/phrase</w:t>
            </w:r>
          </w:p>
        </w:tc>
        <w:tc>
          <w:tcPr>
            <w:tcW w:w="2096" w:type="dxa"/>
          </w:tcPr>
          <w:p w14:paraId="79ABAD89" w14:textId="768803D7" w:rsidR="00E47689" w:rsidRPr="00281097" w:rsidRDefault="00E47689" w:rsidP="00E47689">
            <w:pPr>
              <w:rPr>
                <w:rFonts w:cs="Times New Roman"/>
                <w:szCs w:val="24"/>
              </w:rPr>
            </w:pPr>
            <w:r w:rsidRPr="00281097">
              <w:rPr>
                <w:rFonts w:cs="Times New Roman"/>
                <w:szCs w:val="24"/>
              </w:rPr>
              <w:t>Writer and his job</w:t>
            </w:r>
          </w:p>
        </w:tc>
      </w:tr>
      <w:tr w:rsidR="00A27032" w:rsidRPr="00281097" w14:paraId="71E7FD1C" w14:textId="77777777" w:rsidTr="0096759F">
        <w:trPr>
          <w:trHeight w:val="1799"/>
        </w:trPr>
        <w:tc>
          <w:tcPr>
            <w:tcW w:w="985" w:type="dxa"/>
          </w:tcPr>
          <w:p w14:paraId="133E6005" w14:textId="77777777" w:rsidR="00A27032" w:rsidRPr="00281097" w:rsidRDefault="000163E2" w:rsidP="00F079DF">
            <w:pPr>
              <w:ind w:left="-113" w:right="-18"/>
              <w:jc w:val="center"/>
              <w:rPr>
                <w:rFonts w:cs="Times New Roman"/>
                <w:szCs w:val="24"/>
              </w:rPr>
            </w:pPr>
            <w:r w:rsidRPr="00281097">
              <w:rPr>
                <w:rFonts w:cs="Times New Roman"/>
                <w:szCs w:val="24"/>
              </w:rPr>
              <w:t>Luke</w:t>
            </w:r>
          </w:p>
        </w:tc>
        <w:tc>
          <w:tcPr>
            <w:tcW w:w="1170" w:type="dxa"/>
          </w:tcPr>
          <w:p w14:paraId="5AF66C04" w14:textId="0ADD5BD6" w:rsidR="00A27032" w:rsidRPr="00281097" w:rsidRDefault="00587CBC" w:rsidP="00400C07">
            <w:pPr>
              <w:jc w:val="center"/>
              <w:rPr>
                <w:rFonts w:cs="Times New Roman"/>
                <w:szCs w:val="24"/>
              </w:rPr>
            </w:pPr>
            <w:r w:rsidRPr="00281097">
              <w:rPr>
                <w:rFonts w:cs="Times New Roman"/>
                <w:szCs w:val="24"/>
              </w:rPr>
              <w:t>Greek</w:t>
            </w:r>
          </w:p>
          <w:p w14:paraId="3A9ACB3E" w14:textId="77777777" w:rsidR="00B83A2F" w:rsidRPr="00281097" w:rsidRDefault="00B83A2F" w:rsidP="00400C07">
            <w:pPr>
              <w:jc w:val="center"/>
              <w:rPr>
                <w:rFonts w:cs="Times New Roman"/>
                <w:szCs w:val="24"/>
              </w:rPr>
            </w:pPr>
          </w:p>
          <w:p w14:paraId="5F73D1AE" w14:textId="77777777" w:rsidR="00B83A2F" w:rsidRPr="00281097" w:rsidRDefault="00B83A2F" w:rsidP="00400C07">
            <w:pPr>
              <w:jc w:val="center"/>
              <w:rPr>
                <w:rFonts w:cs="Times New Roman"/>
                <w:szCs w:val="24"/>
              </w:rPr>
            </w:pPr>
            <w:r w:rsidRPr="00281097">
              <w:rPr>
                <w:rFonts w:cs="Times New Roman"/>
                <w:szCs w:val="24"/>
              </w:rPr>
              <w:t>Culture</w:t>
            </w:r>
          </w:p>
        </w:tc>
        <w:tc>
          <w:tcPr>
            <w:tcW w:w="5670" w:type="dxa"/>
          </w:tcPr>
          <w:p w14:paraId="793FD6FA" w14:textId="77777777" w:rsidR="00E830F2" w:rsidRPr="00281097" w:rsidRDefault="00057746" w:rsidP="00E830F2">
            <w:pPr>
              <w:ind w:left="72" w:hanging="72"/>
              <w:rPr>
                <w:rFonts w:cs="Times New Roman"/>
                <w:b/>
                <w:szCs w:val="24"/>
              </w:rPr>
            </w:pPr>
            <w:r w:rsidRPr="00281097">
              <w:rPr>
                <w:rFonts w:cs="Times New Roman"/>
                <w:b/>
                <w:szCs w:val="24"/>
              </w:rPr>
              <w:t>The day-</w:t>
            </w:r>
            <w:r w:rsidR="00E830F2" w:rsidRPr="00281097">
              <w:rPr>
                <w:rFonts w:cs="Times New Roman"/>
                <w:b/>
                <w:szCs w:val="24"/>
              </w:rPr>
              <w:t>to</w:t>
            </w:r>
            <w:r w:rsidRPr="00281097">
              <w:rPr>
                <w:rFonts w:cs="Times New Roman"/>
                <w:b/>
                <w:szCs w:val="24"/>
              </w:rPr>
              <w:t>-day life of Christ:</w:t>
            </w:r>
            <w:r w:rsidR="00E830F2" w:rsidRPr="00281097">
              <w:rPr>
                <w:rFonts w:cs="Times New Roman"/>
                <w:b/>
                <w:szCs w:val="24"/>
              </w:rPr>
              <w:t xml:space="preserve">  Who He was, how people responded to Him.</w:t>
            </w:r>
          </w:p>
          <w:p w14:paraId="21271BB3" w14:textId="77777777" w:rsidR="00E830F2" w:rsidRPr="00281097" w:rsidRDefault="00E830F2" w:rsidP="00E830F2">
            <w:pPr>
              <w:ind w:left="72" w:hanging="72"/>
              <w:rPr>
                <w:rFonts w:cs="Times New Roman"/>
                <w:szCs w:val="24"/>
              </w:rPr>
            </w:pPr>
            <w:r w:rsidRPr="00281097">
              <w:rPr>
                <w:rFonts w:cs="Times New Roman"/>
                <w:szCs w:val="24"/>
              </w:rPr>
              <w:t>What it is like to be in full time ministry.</w:t>
            </w:r>
          </w:p>
          <w:p w14:paraId="745E64A3" w14:textId="77777777" w:rsidR="00A27032" w:rsidRPr="00281097" w:rsidRDefault="00E830F2" w:rsidP="00E830F2">
            <w:pPr>
              <w:ind w:left="72" w:hanging="72"/>
              <w:rPr>
                <w:rFonts w:cs="Times New Roman"/>
                <w:szCs w:val="24"/>
              </w:rPr>
            </w:pPr>
            <w:r w:rsidRPr="00281097">
              <w:rPr>
                <w:rFonts w:cs="Times New Roman"/>
                <w:szCs w:val="24"/>
              </w:rPr>
              <w:t xml:space="preserve">What it means to be a disciple – take up your </w:t>
            </w:r>
            <w:r w:rsidRPr="00281097">
              <w:rPr>
                <w:rFonts w:cs="Times New Roman"/>
                <w:szCs w:val="24"/>
                <w:u w:val="single"/>
              </w:rPr>
              <w:t>cross</w:t>
            </w:r>
            <w:r w:rsidRPr="00281097">
              <w:rPr>
                <w:rFonts w:cs="Times New Roman"/>
                <w:szCs w:val="24"/>
              </w:rPr>
              <w:t xml:space="preserve"> </w:t>
            </w:r>
            <w:r w:rsidRPr="00281097">
              <w:rPr>
                <w:rFonts w:cs="Times New Roman"/>
                <w:b/>
                <w:szCs w:val="24"/>
              </w:rPr>
              <w:t xml:space="preserve">daily </w:t>
            </w:r>
            <w:r w:rsidRPr="00281097">
              <w:rPr>
                <w:rFonts w:cs="Times New Roman"/>
                <w:szCs w:val="24"/>
              </w:rPr>
              <w:t xml:space="preserve">and </w:t>
            </w:r>
            <w:r w:rsidRPr="00281097">
              <w:rPr>
                <w:rFonts w:cs="Times New Roman"/>
                <w:szCs w:val="24"/>
                <w:u w:val="single"/>
              </w:rPr>
              <w:t>follow</w:t>
            </w:r>
            <w:r w:rsidRPr="00281097">
              <w:rPr>
                <w:rFonts w:cs="Times New Roman"/>
                <w:szCs w:val="24"/>
              </w:rPr>
              <w:t xml:space="preserve"> Christ.  Luke 17:7-10</w:t>
            </w:r>
          </w:p>
          <w:p w14:paraId="6447AD69" w14:textId="77777777" w:rsidR="008E0CDA" w:rsidRPr="00281097" w:rsidRDefault="00E830F2" w:rsidP="00330398">
            <w:pPr>
              <w:ind w:left="72" w:hanging="72"/>
              <w:rPr>
                <w:rFonts w:cs="Times New Roman"/>
                <w:szCs w:val="24"/>
              </w:rPr>
            </w:pPr>
            <w:r w:rsidRPr="00281097">
              <w:rPr>
                <w:rFonts w:cs="Times New Roman"/>
                <w:szCs w:val="24"/>
              </w:rPr>
              <w:t>Persecution will come Luke 21:</w:t>
            </w:r>
            <w:r w:rsidR="008E0CDA" w:rsidRPr="00281097">
              <w:rPr>
                <w:rFonts w:cs="Times New Roman"/>
                <w:szCs w:val="24"/>
              </w:rPr>
              <w:t>12-19</w:t>
            </w:r>
          </w:p>
          <w:p w14:paraId="2CD47A13" w14:textId="77777777" w:rsidR="0071335F" w:rsidRPr="00281097" w:rsidRDefault="0071335F" w:rsidP="00330398">
            <w:pPr>
              <w:ind w:left="72" w:hanging="72"/>
              <w:rPr>
                <w:rFonts w:cs="Times New Roman"/>
                <w:szCs w:val="24"/>
              </w:rPr>
            </w:pPr>
            <w:r w:rsidRPr="00281097">
              <w:rPr>
                <w:rFonts w:cs="Times New Roman"/>
                <w:szCs w:val="24"/>
              </w:rPr>
              <w:t xml:space="preserve">Lineage of Jesus through </w:t>
            </w:r>
            <w:r w:rsidR="00967236" w:rsidRPr="00281097">
              <w:rPr>
                <w:rFonts w:cs="Times New Roman"/>
                <w:szCs w:val="24"/>
              </w:rPr>
              <w:t>Mary and David’s son Nathan back to Adam, the son of God</w:t>
            </w:r>
          </w:p>
        </w:tc>
        <w:tc>
          <w:tcPr>
            <w:tcW w:w="1890" w:type="dxa"/>
          </w:tcPr>
          <w:p w14:paraId="6E5BF813" w14:textId="77777777" w:rsidR="00A27032" w:rsidRPr="00281097" w:rsidRDefault="00587CBC" w:rsidP="0006429B">
            <w:pPr>
              <w:rPr>
                <w:rFonts w:cs="Times New Roman"/>
                <w:b/>
                <w:szCs w:val="24"/>
              </w:rPr>
            </w:pPr>
            <w:r w:rsidRPr="00281097">
              <w:rPr>
                <w:rFonts w:cs="Times New Roman"/>
                <w:b/>
                <w:szCs w:val="24"/>
              </w:rPr>
              <w:t>Son of man</w:t>
            </w:r>
          </w:p>
          <w:p w14:paraId="5948F48D" w14:textId="77777777" w:rsidR="00DA6451" w:rsidRPr="00281097" w:rsidRDefault="00DA6451" w:rsidP="0006429B">
            <w:pPr>
              <w:rPr>
                <w:rFonts w:cs="Times New Roman"/>
                <w:szCs w:val="24"/>
              </w:rPr>
            </w:pPr>
          </w:p>
          <w:p w14:paraId="5EDAA49B" w14:textId="77777777" w:rsidR="00DA6451" w:rsidRPr="00F55D7A" w:rsidRDefault="00DA6451" w:rsidP="0006429B">
            <w:pPr>
              <w:rPr>
                <w:rFonts w:cs="Times New Roman"/>
                <w:b/>
                <w:bCs/>
                <w:szCs w:val="24"/>
              </w:rPr>
            </w:pPr>
            <w:r w:rsidRPr="00F55D7A">
              <w:rPr>
                <w:rFonts w:cs="Times New Roman"/>
                <w:b/>
                <w:bCs/>
                <w:szCs w:val="24"/>
              </w:rPr>
              <w:t>*Man</w:t>
            </w:r>
          </w:p>
          <w:p w14:paraId="04E9B0EB" w14:textId="77777777" w:rsidR="00DA6451" w:rsidRPr="00281097" w:rsidRDefault="007404DF" w:rsidP="0006429B">
            <w:pPr>
              <w:rPr>
                <w:rFonts w:cs="Times New Roman"/>
                <w:szCs w:val="24"/>
              </w:rPr>
            </w:pPr>
            <w:r w:rsidRPr="00281097">
              <w:rPr>
                <w:rFonts w:cs="Times New Roman"/>
                <w:szCs w:val="24"/>
              </w:rPr>
              <w:t>H</w:t>
            </w:r>
            <w:r w:rsidR="00DA6451" w:rsidRPr="00281097">
              <w:rPr>
                <w:rFonts w:cs="Times New Roman"/>
                <w:szCs w:val="24"/>
              </w:rPr>
              <w:t>umanity</w:t>
            </w:r>
          </w:p>
          <w:p w14:paraId="1434DC59" w14:textId="77777777" w:rsidR="007404DF" w:rsidRPr="00281097" w:rsidRDefault="007404DF" w:rsidP="007404DF">
            <w:pPr>
              <w:rPr>
                <w:rFonts w:cs="Times New Roman"/>
                <w:szCs w:val="24"/>
              </w:rPr>
            </w:pPr>
          </w:p>
          <w:p w14:paraId="4AF605EB" w14:textId="77777777" w:rsidR="007404DF" w:rsidRPr="00281097" w:rsidRDefault="007404DF" w:rsidP="007404DF">
            <w:pPr>
              <w:rPr>
                <w:rFonts w:cs="Times New Roman"/>
                <w:szCs w:val="24"/>
              </w:rPr>
            </w:pPr>
            <w:r w:rsidRPr="00281097">
              <w:rPr>
                <w:rFonts w:cs="Times New Roman"/>
                <w:szCs w:val="24"/>
              </w:rPr>
              <w:t xml:space="preserve">Sacrificial  animal:  </w:t>
            </w:r>
          </w:p>
          <w:p w14:paraId="5962E8B7" w14:textId="40BAFE31" w:rsidR="00281097" w:rsidRPr="00281097" w:rsidRDefault="00281097" w:rsidP="007404DF">
            <w:pPr>
              <w:rPr>
                <w:rFonts w:cs="Times New Roman"/>
                <w:szCs w:val="24"/>
              </w:rPr>
            </w:pPr>
            <w:r w:rsidRPr="00281097">
              <w:rPr>
                <w:rFonts w:cs="Times New Roman"/>
                <w:szCs w:val="24"/>
              </w:rPr>
              <w:t>G</w:t>
            </w:r>
            <w:r w:rsidR="007404DF" w:rsidRPr="00281097">
              <w:rPr>
                <w:rFonts w:cs="Times New Roman"/>
                <w:szCs w:val="24"/>
              </w:rPr>
              <w:t>oat</w:t>
            </w:r>
            <w:r w:rsidRPr="00281097">
              <w:rPr>
                <w:rFonts w:cs="Times New Roman"/>
                <w:szCs w:val="24"/>
              </w:rPr>
              <w:t xml:space="preserve"> – </w:t>
            </w:r>
          </w:p>
          <w:p w14:paraId="521C66A3" w14:textId="77777777" w:rsidR="00281097" w:rsidRPr="00281097" w:rsidRDefault="00281097" w:rsidP="00281097">
            <w:pPr>
              <w:ind w:right="-14"/>
              <w:rPr>
                <w:rFonts w:cs="Times New Roman"/>
                <w:szCs w:val="24"/>
              </w:rPr>
            </w:pPr>
            <w:r w:rsidRPr="00281097">
              <w:rPr>
                <w:rFonts w:cs="Times New Roman"/>
                <w:szCs w:val="24"/>
              </w:rPr>
              <w:t xml:space="preserve">the man Jesus dying in the place of sinners </w:t>
            </w:r>
            <w:bookmarkStart w:id="0" w:name="_Hlk106335818"/>
            <w:r w:rsidRPr="00281097">
              <w:rPr>
                <w:rFonts w:cs="Times New Roman"/>
                <w:szCs w:val="24"/>
              </w:rPr>
              <w:t xml:space="preserve">Leviticus 16:7-10; Matthew 25:31-46; Romans 5:12-19;     </w:t>
            </w:r>
          </w:p>
          <w:p w14:paraId="5B4DDC11" w14:textId="17AE1F6C" w:rsidR="007404DF" w:rsidRPr="00281097" w:rsidRDefault="00281097" w:rsidP="00281097">
            <w:pPr>
              <w:ind w:right="-104"/>
              <w:rPr>
                <w:rFonts w:cs="Times New Roman"/>
                <w:szCs w:val="24"/>
              </w:rPr>
            </w:pPr>
            <w:r w:rsidRPr="00281097">
              <w:rPr>
                <w:rFonts w:cs="Times New Roman"/>
                <w:szCs w:val="24"/>
              </w:rPr>
              <w:t>1 Corinthians 15:45-49</w:t>
            </w:r>
            <w:bookmarkEnd w:id="0"/>
          </w:p>
          <w:p w14:paraId="55004DE5" w14:textId="77777777" w:rsidR="007404DF" w:rsidRPr="00281097" w:rsidRDefault="007404DF" w:rsidP="007404DF">
            <w:pPr>
              <w:rPr>
                <w:rFonts w:cs="Times New Roman"/>
                <w:szCs w:val="24"/>
              </w:rPr>
            </w:pPr>
          </w:p>
        </w:tc>
        <w:tc>
          <w:tcPr>
            <w:tcW w:w="2700" w:type="dxa"/>
          </w:tcPr>
          <w:p w14:paraId="07B91C3E" w14:textId="77777777" w:rsidR="00A27032" w:rsidRPr="00281097" w:rsidRDefault="00587CBC" w:rsidP="0006429B">
            <w:pPr>
              <w:rPr>
                <w:rFonts w:cs="Times New Roman"/>
                <w:szCs w:val="24"/>
              </w:rPr>
            </w:pPr>
            <w:r w:rsidRPr="00281097">
              <w:rPr>
                <w:rFonts w:cs="Times New Roman"/>
                <w:szCs w:val="24"/>
              </w:rPr>
              <w:t>Power</w:t>
            </w:r>
          </w:p>
          <w:p w14:paraId="637D2607" w14:textId="4EB65561" w:rsidR="00E830F2" w:rsidRDefault="00E830F2" w:rsidP="0006429B">
            <w:pPr>
              <w:rPr>
                <w:rFonts w:cs="Times New Roman"/>
                <w:szCs w:val="24"/>
              </w:rPr>
            </w:pPr>
            <w:r w:rsidRPr="00281097">
              <w:rPr>
                <w:rFonts w:cs="Times New Roman"/>
                <w:szCs w:val="24"/>
              </w:rPr>
              <w:t>Authority</w:t>
            </w:r>
          </w:p>
          <w:p w14:paraId="43F64D38" w14:textId="1C603A47" w:rsidR="00E47689" w:rsidRDefault="00E47689" w:rsidP="005C5EE3">
            <w:pPr>
              <w:ind w:left="159"/>
              <w:rPr>
                <w:rFonts w:cs="Times New Roman"/>
                <w:szCs w:val="24"/>
              </w:rPr>
            </w:pPr>
            <w:r>
              <w:rPr>
                <w:rFonts w:cs="Times New Roman"/>
                <w:szCs w:val="24"/>
              </w:rPr>
              <w:t>Although He was a man, all power and authorit</w:t>
            </w:r>
            <w:r w:rsidR="005C5EE3">
              <w:rPr>
                <w:rFonts w:cs="Times New Roman"/>
                <w:szCs w:val="24"/>
              </w:rPr>
              <w:t xml:space="preserve">y of God was given to </w:t>
            </w:r>
            <w:r w:rsidR="0047680D">
              <w:rPr>
                <w:rFonts w:cs="Times New Roman"/>
                <w:szCs w:val="24"/>
              </w:rPr>
              <w:t xml:space="preserve">Him </w:t>
            </w:r>
            <w:r w:rsidR="005C5EE3">
              <w:rPr>
                <w:rFonts w:cs="Times New Roman"/>
                <w:szCs w:val="24"/>
              </w:rPr>
              <w:t>as the Son of God Luke 1:32-33</w:t>
            </w:r>
          </w:p>
          <w:p w14:paraId="32A87230" w14:textId="115E051E" w:rsidR="009D4EF4" w:rsidRPr="00281097" w:rsidRDefault="009D4EF4" w:rsidP="005C5EE3">
            <w:pPr>
              <w:ind w:left="159"/>
              <w:rPr>
                <w:rFonts w:cs="Times New Roman"/>
                <w:szCs w:val="24"/>
              </w:rPr>
            </w:pPr>
            <w:r>
              <w:rPr>
                <w:rFonts w:cs="Times New Roman"/>
                <w:szCs w:val="24"/>
              </w:rPr>
              <w:t>(Matthew 28:18)</w:t>
            </w:r>
          </w:p>
          <w:p w14:paraId="5328BA86" w14:textId="77777777" w:rsidR="008E0CDA" w:rsidRPr="00281097" w:rsidRDefault="008E0CDA" w:rsidP="0006429B">
            <w:pPr>
              <w:rPr>
                <w:rFonts w:cs="Times New Roman"/>
                <w:szCs w:val="24"/>
              </w:rPr>
            </w:pPr>
            <w:r w:rsidRPr="00281097">
              <w:rPr>
                <w:rFonts w:cs="Times New Roman"/>
                <w:szCs w:val="24"/>
              </w:rPr>
              <w:t>Key Verse:</w:t>
            </w:r>
          </w:p>
          <w:p w14:paraId="5C889AAB" w14:textId="77777777" w:rsidR="008E0CDA" w:rsidRPr="00281097" w:rsidRDefault="008E0CDA" w:rsidP="0006429B">
            <w:pPr>
              <w:rPr>
                <w:rFonts w:cs="Times New Roman"/>
                <w:szCs w:val="24"/>
              </w:rPr>
            </w:pPr>
            <w:r w:rsidRPr="00281097">
              <w:rPr>
                <w:rFonts w:cs="Times New Roman"/>
                <w:szCs w:val="24"/>
              </w:rPr>
              <w:t>9:23 – take up cross</w:t>
            </w:r>
          </w:p>
          <w:p w14:paraId="7FA272DA" w14:textId="77777777" w:rsidR="008E0CDA" w:rsidRPr="00281097" w:rsidRDefault="008E0CDA" w:rsidP="0047680D">
            <w:pPr>
              <w:ind w:left="159"/>
              <w:rPr>
                <w:rFonts w:cs="Times New Roman"/>
                <w:szCs w:val="24"/>
              </w:rPr>
            </w:pPr>
            <w:r w:rsidRPr="00281097">
              <w:rPr>
                <w:rFonts w:cs="Times New Roman"/>
                <w:szCs w:val="24"/>
              </w:rPr>
              <w:t>6:40 – servant not above master</w:t>
            </w:r>
          </w:p>
        </w:tc>
        <w:tc>
          <w:tcPr>
            <w:tcW w:w="2096" w:type="dxa"/>
          </w:tcPr>
          <w:p w14:paraId="6A94C6BC" w14:textId="5141D8B6" w:rsidR="00A27032" w:rsidRDefault="00587CBC" w:rsidP="0006429B">
            <w:pPr>
              <w:rPr>
                <w:rFonts w:cs="Times New Roman"/>
                <w:szCs w:val="24"/>
              </w:rPr>
            </w:pPr>
            <w:r w:rsidRPr="00281097">
              <w:rPr>
                <w:rFonts w:cs="Times New Roman"/>
                <w:szCs w:val="24"/>
              </w:rPr>
              <w:t xml:space="preserve">Luke </w:t>
            </w:r>
            <w:r w:rsidR="00EE4F27">
              <w:rPr>
                <w:rFonts w:cs="Times New Roman"/>
                <w:szCs w:val="24"/>
              </w:rPr>
              <w:t>–</w:t>
            </w:r>
            <w:r w:rsidRPr="00281097">
              <w:rPr>
                <w:rFonts w:cs="Times New Roman"/>
                <w:szCs w:val="24"/>
              </w:rPr>
              <w:t xml:space="preserve"> Doctor</w:t>
            </w:r>
          </w:p>
          <w:p w14:paraId="7BB6D894" w14:textId="77777777" w:rsidR="00EE4F27" w:rsidRDefault="00EE4F27" w:rsidP="0006429B">
            <w:pPr>
              <w:rPr>
                <w:rFonts w:cs="Times New Roman"/>
                <w:szCs w:val="24"/>
              </w:rPr>
            </w:pPr>
          </w:p>
          <w:p w14:paraId="3E10721C" w14:textId="77777777" w:rsidR="00C05E84" w:rsidRDefault="00C05E84" w:rsidP="0006429B">
            <w:pPr>
              <w:rPr>
                <w:rFonts w:cs="Times New Roman"/>
                <w:szCs w:val="24"/>
              </w:rPr>
            </w:pPr>
            <w:r>
              <w:rPr>
                <w:rFonts w:cs="Times New Roman"/>
                <w:szCs w:val="24"/>
              </w:rPr>
              <w:t xml:space="preserve">Traveling   </w:t>
            </w:r>
          </w:p>
          <w:p w14:paraId="408DAE4B" w14:textId="77777777" w:rsidR="00C05E84" w:rsidRDefault="00C05E84" w:rsidP="0006429B">
            <w:pPr>
              <w:rPr>
                <w:rFonts w:cs="Times New Roman"/>
                <w:szCs w:val="24"/>
              </w:rPr>
            </w:pPr>
            <w:r>
              <w:rPr>
                <w:rFonts w:cs="Times New Roman"/>
                <w:szCs w:val="24"/>
              </w:rPr>
              <w:t xml:space="preserve">  companion to  </w:t>
            </w:r>
          </w:p>
          <w:p w14:paraId="161D0225" w14:textId="216C90FA" w:rsidR="00C05E84" w:rsidRPr="00281097" w:rsidRDefault="00C05E84" w:rsidP="0006429B">
            <w:pPr>
              <w:rPr>
                <w:rFonts w:cs="Times New Roman"/>
                <w:szCs w:val="24"/>
              </w:rPr>
            </w:pPr>
            <w:r>
              <w:rPr>
                <w:rFonts w:cs="Times New Roman"/>
                <w:szCs w:val="24"/>
              </w:rPr>
              <w:t xml:space="preserve">  Paul</w:t>
            </w:r>
          </w:p>
        </w:tc>
      </w:tr>
    </w:tbl>
    <w:p w14:paraId="16C3C483" w14:textId="5414FA99" w:rsidR="005812B5" w:rsidRDefault="005812B5"/>
    <w:p w14:paraId="43DE9680" w14:textId="77777777" w:rsidR="005812B5" w:rsidRDefault="005812B5">
      <w:r>
        <w:br w:type="page"/>
      </w:r>
    </w:p>
    <w:tbl>
      <w:tblPr>
        <w:tblStyle w:val="TableGrid"/>
        <w:tblW w:w="14511" w:type="dxa"/>
        <w:tblLayout w:type="fixed"/>
        <w:tblLook w:val="04A0" w:firstRow="1" w:lastRow="0" w:firstColumn="1" w:lastColumn="0" w:noHBand="0" w:noVBand="1"/>
      </w:tblPr>
      <w:tblGrid>
        <w:gridCol w:w="985"/>
        <w:gridCol w:w="1170"/>
        <w:gridCol w:w="5670"/>
        <w:gridCol w:w="1890"/>
        <w:gridCol w:w="2700"/>
        <w:gridCol w:w="2096"/>
      </w:tblGrid>
      <w:tr w:rsidR="00C956EE" w:rsidRPr="00281097" w14:paraId="6D4DF882" w14:textId="77777777" w:rsidTr="007E05C8">
        <w:trPr>
          <w:trHeight w:val="710"/>
        </w:trPr>
        <w:tc>
          <w:tcPr>
            <w:tcW w:w="985" w:type="dxa"/>
          </w:tcPr>
          <w:p w14:paraId="15934D52" w14:textId="77777777" w:rsidR="00C956EE" w:rsidRPr="00281097" w:rsidRDefault="00C956EE" w:rsidP="00C956EE">
            <w:pPr>
              <w:ind w:left="-113" w:right="-18"/>
              <w:jc w:val="center"/>
              <w:rPr>
                <w:rFonts w:cs="Times New Roman"/>
                <w:szCs w:val="24"/>
              </w:rPr>
            </w:pPr>
          </w:p>
        </w:tc>
        <w:tc>
          <w:tcPr>
            <w:tcW w:w="1170" w:type="dxa"/>
          </w:tcPr>
          <w:p w14:paraId="68C72CF0" w14:textId="77777777" w:rsidR="00C956EE" w:rsidRPr="00281097" w:rsidRDefault="00C956EE" w:rsidP="001B391F">
            <w:pPr>
              <w:ind w:left="-108" w:right="-18"/>
              <w:jc w:val="center"/>
              <w:rPr>
                <w:rFonts w:cs="Times New Roman"/>
                <w:szCs w:val="24"/>
              </w:rPr>
            </w:pPr>
            <w:r w:rsidRPr="00281097">
              <w:rPr>
                <w:rFonts w:cs="Times New Roman"/>
                <w:szCs w:val="24"/>
              </w:rPr>
              <w:t>Life</w:t>
            </w:r>
          </w:p>
          <w:p w14:paraId="4F0A0AA5" w14:textId="3C13DE56" w:rsidR="00C956EE" w:rsidRPr="00281097" w:rsidRDefault="00C956EE" w:rsidP="001B391F">
            <w:pPr>
              <w:ind w:left="-108" w:right="-106"/>
              <w:jc w:val="center"/>
              <w:rPr>
                <w:rFonts w:cs="Times New Roman"/>
                <w:szCs w:val="24"/>
              </w:rPr>
            </w:pPr>
            <w:r w:rsidRPr="00281097">
              <w:rPr>
                <w:rFonts w:cs="Times New Roman"/>
                <w:szCs w:val="24"/>
              </w:rPr>
              <w:t>perspective</w:t>
            </w:r>
          </w:p>
        </w:tc>
        <w:tc>
          <w:tcPr>
            <w:tcW w:w="5670" w:type="dxa"/>
          </w:tcPr>
          <w:p w14:paraId="4F473D33" w14:textId="61455957" w:rsidR="00C956EE" w:rsidRPr="00281097" w:rsidRDefault="00C956EE" w:rsidP="001B391F">
            <w:pPr>
              <w:jc w:val="center"/>
              <w:rPr>
                <w:rFonts w:cs="Times New Roman"/>
                <w:b/>
                <w:szCs w:val="24"/>
              </w:rPr>
            </w:pPr>
            <w:r w:rsidRPr="00281097">
              <w:rPr>
                <w:rFonts w:cs="Times New Roman"/>
                <w:szCs w:val="24"/>
              </w:rPr>
              <w:t>Theme</w:t>
            </w:r>
          </w:p>
        </w:tc>
        <w:tc>
          <w:tcPr>
            <w:tcW w:w="1890" w:type="dxa"/>
          </w:tcPr>
          <w:p w14:paraId="7B039E86" w14:textId="3C813F1D" w:rsidR="00C956EE" w:rsidRPr="00281097" w:rsidRDefault="00C956EE" w:rsidP="001B391F">
            <w:pPr>
              <w:jc w:val="center"/>
              <w:rPr>
                <w:rFonts w:cs="Times New Roman"/>
                <w:b/>
                <w:szCs w:val="24"/>
              </w:rPr>
            </w:pPr>
            <w:r w:rsidRPr="00281097">
              <w:rPr>
                <w:rFonts w:cs="Times New Roman"/>
                <w:szCs w:val="24"/>
              </w:rPr>
              <w:t>Jesus is…</w:t>
            </w:r>
          </w:p>
        </w:tc>
        <w:tc>
          <w:tcPr>
            <w:tcW w:w="2700" w:type="dxa"/>
          </w:tcPr>
          <w:p w14:paraId="54E56214" w14:textId="455F1393" w:rsidR="00C956EE" w:rsidRDefault="00C956EE" w:rsidP="001B391F">
            <w:pPr>
              <w:jc w:val="center"/>
              <w:rPr>
                <w:rFonts w:cs="Times New Roman"/>
                <w:szCs w:val="24"/>
              </w:rPr>
            </w:pPr>
            <w:r w:rsidRPr="00281097">
              <w:rPr>
                <w:rFonts w:cs="Times New Roman"/>
                <w:szCs w:val="24"/>
              </w:rPr>
              <w:t>Key words/phrase</w:t>
            </w:r>
          </w:p>
        </w:tc>
        <w:tc>
          <w:tcPr>
            <w:tcW w:w="2096" w:type="dxa"/>
          </w:tcPr>
          <w:p w14:paraId="7EF08C94" w14:textId="6B7ED8A6" w:rsidR="00C956EE" w:rsidRPr="00281097" w:rsidRDefault="00C956EE" w:rsidP="001B391F">
            <w:pPr>
              <w:jc w:val="center"/>
              <w:rPr>
                <w:rFonts w:cs="Times New Roman"/>
                <w:szCs w:val="24"/>
              </w:rPr>
            </w:pPr>
            <w:r w:rsidRPr="00281097">
              <w:rPr>
                <w:rFonts w:cs="Times New Roman"/>
                <w:szCs w:val="24"/>
              </w:rPr>
              <w:t>Writer and his job</w:t>
            </w:r>
          </w:p>
        </w:tc>
      </w:tr>
      <w:tr w:rsidR="00C956EE" w:rsidRPr="00281097" w14:paraId="6A003C13" w14:textId="77777777" w:rsidTr="001A65A7">
        <w:trPr>
          <w:trHeight w:val="980"/>
        </w:trPr>
        <w:tc>
          <w:tcPr>
            <w:tcW w:w="985" w:type="dxa"/>
          </w:tcPr>
          <w:p w14:paraId="6BE619CC" w14:textId="77777777" w:rsidR="00C956EE" w:rsidRPr="00281097" w:rsidRDefault="00C956EE" w:rsidP="00C956EE">
            <w:pPr>
              <w:ind w:left="-113" w:right="-18"/>
              <w:jc w:val="center"/>
              <w:rPr>
                <w:rFonts w:cs="Times New Roman"/>
                <w:szCs w:val="24"/>
              </w:rPr>
            </w:pPr>
            <w:r w:rsidRPr="00281097">
              <w:rPr>
                <w:rFonts w:cs="Times New Roman"/>
                <w:szCs w:val="24"/>
              </w:rPr>
              <w:t>John</w:t>
            </w:r>
          </w:p>
        </w:tc>
        <w:tc>
          <w:tcPr>
            <w:tcW w:w="1170" w:type="dxa"/>
          </w:tcPr>
          <w:p w14:paraId="7578A669" w14:textId="6002E38E" w:rsidR="00C956EE" w:rsidRPr="00281097" w:rsidRDefault="003360C1" w:rsidP="00C956EE">
            <w:pPr>
              <w:jc w:val="center"/>
              <w:rPr>
                <w:rFonts w:cs="Times New Roman"/>
                <w:szCs w:val="24"/>
              </w:rPr>
            </w:pPr>
            <w:r>
              <w:rPr>
                <w:rFonts w:cs="Times New Roman"/>
                <w:szCs w:val="24"/>
              </w:rPr>
              <w:t>Universal</w:t>
            </w:r>
          </w:p>
          <w:p w14:paraId="3094FB5D" w14:textId="77777777" w:rsidR="00C956EE" w:rsidRPr="00281097" w:rsidRDefault="00C956EE" w:rsidP="00C956EE">
            <w:pPr>
              <w:jc w:val="center"/>
              <w:rPr>
                <w:rFonts w:cs="Times New Roman"/>
                <w:szCs w:val="24"/>
              </w:rPr>
            </w:pPr>
          </w:p>
          <w:p w14:paraId="5E7BE3F1" w14:textId="77777777" w:rsidR="00C956EE" w:rsidRPr="00281097" w:rsidRDefault="00C956EE" w:rsidP="00C956EE">
            <w:pPr>
              <w:ind w:left="-110" w:right="-114"/>
              <w:jc w:val="center"/>
              <w:rPr>
                <w:rFonts w:cs="Times New Roman"/>
                <w:szCs w:val="24"/>
              </w:rPr>
            </w:pPr>
            <w:r w:rsidRPr="00281097">
              <w:rPr>
                <w:rFonts w:cs="Times New Roman"/>
                <w:szCs w:val="24"/>
              </w:rPr>
              <w:t>Humanity</w:t>
            </w:r>
          </w:p>
        </w:tc>
        <w:tc>
          <w:tcPr>
            <w:tcW w:w="5670" w:type="dxa"/>
          </w:tcPr>
          <w:p w14:paraId="5C685AA0" w14:textId="77777777" w:rsidR="00C956EE" w:rsidRDefault="00C956EE" w:rsidP="00C956EE">
            <w:pPr>
              <w:rPr>
                <w:rFonts w:cs="Times New Roman"/>
                <w:bCs/>
                <w:szCs w:val="24"/>
              </w:rPr>
            </w:pPr>
            <w:r w:rsidRPr="00281097">
              <w:rPr>
                <w:rFonts w:cs="Times New Roman"/>
                <w:b/>
                <w:szCs w:val="24"/>
              </w:rPr>
              <w:t>Jesus – God in the flesh</w:t>
            </w:r>
            <w:r>
              <w:rPr>
                <w:rFonts w:cs="Times New Roman"/>
                <w:b/>
                <w:szCs w:val="24"/>
              </w:rPr>
              <w:t>, the Christ,</w:t>
            </w:r>
            <w:r>
              <w:rPr>
                <w:rFonts w:cs="Times New Roman"/>
                <w:bCs/>
                <w:szCs w:val="24"/>
              </w:rPr>
              <w:t xml:space="preserve"> 20:30-31</w:t>
            </w:r>
          </w:p>
          <w:p w14:paraId="51E4877D" w14:textId="07AB9463" w:rsidR="00C956EE" w:rsidRPr="00281097" w:rsidRDefault="00C956EE" w:rsidP="00C956EE">
            <w:pPr>
              <w:rPr>
                <w:rFonts w:cs="Times New Roman"/>
                <w:b/>
                <w:szCs w:val="24"/>
              </w:rPr>
            </w:pPr>
            <w:r>
              <w:rPr>
                <w:rFonts w:cs="Times New Roman"/>
                <w:b/>
                <w:szCs w:val="24"/>
              </w:rPr>
              <w:t xml:space="preserve"> </w:t>
            </w:r>
          </w:p>
          <w:p w14:paraId="472EB8AD" w14:textId="6F923A22" w:rsidR="00C956EE" w:rsidRDefault="00C956EE" w:rsidP="00C956EE">
            <w:pPr>
              <w:ind w:left="160" w:hanging="160"/>
              <w:rPr>
                <w:rFonts w:cs="Times New Roman"/>
                <w:szCs w:val="24"/>
              </w:rPr>
            </w:pPr>
            <w:r>
              <w:rPr>
                <w:rFonts w:cs="Times New Roman"/>
                <w:szCs w:val="24"/>
              </w:rPr>
              <w:t>•</w:t>
            </w:r>
            <w:r w:rsidRPr="00C52E6D">
              <w:rPr>
                <w:rFonts w:cs="Times New Roman"/>
                <w:szCs w:val="24"/>
                <w:u w:val="single"/>
              </w:rPr>
              <w:t>The Word</w:t>
            </w:r>
            <w:r w:rsidRPr="00281097">
              <w:rPr>
                <w:rFonts w:cs="Times New Roman"/>
                <w:szCs w:val="24"/>
              </w:rPr>
              <w:t xml:space="preserve"> was with God, was God, became flesh, and dwelt among us – John 1:1-14</w:t>
            </w:r>
          </w:p>
          <w:p w14:paraId="597BD07B" w14:textId="0202D83E" w:rsidR="00C956EE" w:rsidRPr="00CD16E2" w:rsidRDefault="00C956EE" w:rsidP="00C956EE">
            <w:pPr>
              <w:ind w:left="160"/>
            </w:pPr>
            <w:r>
              <w:rPr>
                <w:rFonts w:cs="Times New Roman"/>
                <w:b/>
                <w:bCs/>
                <w:szCs w:val="24"/>
              </w:rPr>
              <w:t>Word</w:t>
            </w:r>
            <w:r w:rsidRPr="00FD3A06">
              <w:rPr>
                <w:rFonts w:cstheme="minorHAnsi"/>
                <w:szCs w:val="24"/>
                <w:lang w:eastAsia="x-none"/>
              </w:rPr>
              <w:t xml:space="preserve"> – the Greek word </w:t>
            </w:r>
            <w:r w:rsidRPr="00FD3A06">
              <w:rPr>
                <w:rFonts w:cstheme="minorHAnsi"/>
                <w:i/>
                <w:iCs/>
                <w:szCs w:val="24"/>
                <w:lang w:eastAsia="x-none"/>
              </w:rPr>
              <w:t>logos</w:t>
            </w:r>
            <w:r w:rsidRPr="00FD3A06">
              <w:rPr>
                <w:rFonts w:cstheme="minorHAnsi"/>
                <w:szCs w:val="24"/>
                <w:lang w:eastAsia="x-none"/>
              </w:rPr>
              <w:t xml:space="preserve"> – was the term used by Greek philosophers for the </w:t>
            </w:r>
            <w:r w:rsidRPr="00FD3A06">
              <w:rPr>
                <w:rFonts w:cstheme="minorHAnsi"/>
                <w:szCs w:val="24"/>
                <w:u w:val="single"/>
                <w:lang w:eastAsia="x-none"/>
              </w:rPr>
              <w:t>unknown knowledge and force that created and keeps the universe in order</w:t>
            </w:r>
            <w:r w:rsidRPr="00FD3A06">
              <w:rPr>
                <w:rFonts w:cstheme="minorHAnsi"/>
                <w:szCs w:val="24"/>
                <w:lang w:eastAsia="x-none"/>
              </w:rPr>
              <w:t xml:space="preserve">. In the beginning was the </w:t>
            </w:r>
            <w:r w:rsidRPr="00FD3A06">
              <w:rPr>
                <w:rFonts w:cstheme="minorHAnsi"/>
                <w:i/>
                <w:iCs/>
                <w:szCs w:val="24"/>
                <w:lang w:eastAsia="x-none"/>
              </w:rPr>
              <w:t>Logos</w:t>
            </w:r>
            <w:r w:rsidRPr="00FD3A06">
              <w:rPr>
                <w:rFonts w:cstheme="minorHAnsi"/>
                <w:szCs w:val="24"/>
                <w:lang w:eastAsia="x-none"/>
              </w:rPr>
              <w:t xml:space="preserve">: it was with God, it was God, and it was made flesh and dwelt among us. Christ (the Messiah and God incarnate) is the Creator who keeps all His work in order (John 1:3-4; Colossians 1:16-17; Hebrews 1:2-3; Revelation 4:11). </w:t>
            </w:r>
            <w:r w:rsidRPr="00FD3A06">
              <w:rPr>
                <w:rFonts w:cstheme="minorHAnsi"/>
                <w:i/>
                <w:iCs/>
                <w:szCs w:val="24"/>
                <w:lang w:eastAsia="x-none"/>
              </w:rPr>
              <w:t xml:space="preserve">Logos </w:t>
            </w:r>
            <w:r w:rsidRPr="00FD3A06">
              <w:rPr>
                <w:rFonts w:cstheme="minorHAnsi"/>
                <w:szCs w:val="24"/>
                <w:lang w:eastAsia="x-none"/>
              </w:rPr>
              <w:t xml:space="preserve">was also used in rhetoric to apply to </w:t>
            </w:r>
            <w:r w:rsidRPr="00FD3A06">
              <w:rPr>
                <w:rFonts w:cstheme="minorHAnsi"/>
                <w:szCs w:val="24"/>
                <w:u w:val="single"/>
                <w:lang w:eastAsia="x-none"/>
              </w:rPr>
              <w:t>reasoned discourse</w:t>
            </w:r>
            <w:r w:rsidRPr="00FD3A06">
              <w:rPr>
                <w:rFonts w:cstheme="minorHAnsi"/>
                <w:szCs w:val="24"/>
                <w:lang w:eastAsia="x-none"/>
              </w:rPr>
              <w:t>. Christ came to earth to show us the Father and to teach us about Him and His ways through w</w:t>
            </w:r>
            <w:r>
              <w:rPr>
                <w:rFonts w:cstheme="minorHAnsi"/>
                <w:szCs w:val="24"/>
                <w:lang w:eastAsia="x-none"/>
              </w:rPr>
              <w:t>o</w:t>
            </w:r>
            <w:r w:rsidRPr="00FD3A06">
              <w:rPr>
                <w:rFonts w:cstheme="minorHAnsi"/>
                <w:szCs w:val="24"/>
                <w:lang w:eastAsia="x-none"/>
              </w:rPr>
              <w:t>rds and actions</w:t>
            </w:r>
            <w:r>
              <w:rPr>
                <w:rFonts w:cstheme="minorHAnsi"/>
                <w:lang w:eastAsia="x-none"/>
              </w:rPr>
              <w:t xml:space="preserve"> </w:t>
            </w:r>
            <w:r>
              <w:rPr>
                <w:rFonts w:cstheme="minorHAnsi"/>
                <w:szCs w:val="24"/>
                <w:lang w:eastAsia="x-none"/>
              </w:rPr>
              <w:t>that we might follow His example (John 14:8-11)</w:t>
            </w:r>
            <w:r w:rsidRPr="00FD3A06">
              <w:rPr>
                <w:rFonts w:cstheme="minorHAnsi"/>
                <w:szCs w:val="24"/>
                <w:lang w:eastAsia="x-none"/>
              </w:rPr>
              <w:t xml:space="preserve">. The </w:t>
            </w:r>
            <w:r w:rsidRPr="00FD3A06">
              <w:rPr>
                <w:rFonts w:cstheme="minorHAnsi"/>
                <w:i/>
                <w:iCs/>
                <w:szCs w:val="24"/>
                <w:lang w:eastAsia="x-none"/>
              </w:rPr>
              <w:t>Logos</w:t>
            </w:r>
            <w:r w:rsidRPr="00FD3A06">
              <w:rPr>
                <w:rFonts w:cstheme="minorHAnsi"/>
                <w:szCs w:val="24"/>
                <w:lang w:eastAsia="x-none"/>
              </w:rPr>
              <w:t xml:space="preserve"> is one of the three that bear record in heaven of the deity and incarnation of Christ (1 John 5:5-7). </w:t>
            </w:r>
          </w:p>
          <w:p w14:paraId="3E2F57EE" w14:textId="7100DB43" w:rsidR="00C956EE" w:rsidRDefault="00C956EE" w:rsidP="00C956EE">
            <w:pPr>
              <w:ind w:left="250" w:hanging="72"/>
              <w:rPr>
                <w:rFonts w:cs="Times New Roman"/>
                <w:szCs w:val="24"/>
              </w:rPr>
            </w:pPr>
            <w:r>
              <w:rPr>
                <w:rFonts w:cs="Times New Roman"/>
                <w:szCs w:val="24"/>
              </w:rPr>
              <w:t>•</w:t>
            </w:r>
            <w:r w:rsidR="00EA176A">
              <w:rPr>
                <w:rFonts w:cs="Times New Roman"/>
                <w:szCs w:val="24"/>
              </w:rPr>
              <w:t xml:space="preserve"> </w:t>
            </w:r>
            <w:r>
              <w:rPr>
                <w:rFonts w:cs="Times New Roman"/>
                <w:szCs w:val="24"/>
              </w:rPr>
              <w:t>Jesus claimed to be the Christ the Son of God</w:t>
            </w:r>
          </w:p>
          <w:p w14:paraId="778542B2" w14:textId="4523E0CE" w:rsidR="00C956EE" w:rsidRDefault="00C956EE" w:rsidP="00C956EE">
            <w:pPr>
              <w:ind w:left="520" w:hanging="180"/>
              <w:rPr>
                <w:rFonts w:cs="Times New Roman"/>
                <w:szCs w:val="24"/>
              </w:rPr>
            </w:pPr>
            <w:r>
              <w:rPr>
                <w:rFonts w:cs="Times New Roman"/>
                <w:szCs w:val="24"/>
              </w:rPr>
              <w:t>•Woman at the well, John 4:25-26</w:t>
            </w:r>
          </w:p>
          <w:p w14:paraId="547C2061" w14:textId="632A867E" w:rsidR="00C956EE" w:rsidRDefault="00C956EE" w:rsidP="00C956EE">
            <w:pPr>
              <w:ind w:left="520" w:hanging="180"/>
              <w:rPr>
                <w:rFonts w:cs="Times New Roman"/>
                <w:szCs w:val="24"/>
              </w:rPr>
            </w:pPr>
            <w:r>
              <w:rPr>
                <w:rFonts w:cs="Times New Roman"/>
                <w:szCs w:val="24"/>
              </w:rPr>
              <w:t>•Healing the lame man at the pool of Bethesda, John 5:17-18</w:t>
            </w:r>
          </w:p>
          <w:p w14:paraId="6A05D7F1" w14:textId="25C37A1A" w:rsidR="00C956EE" w:rsidRDefault="00C956EE" w:rsidP="00C956EE">
            <w:pPr>
              <w:ind w:left="520" w:hanging="180"/>
              <w:rPr>
                <w:rFonts w:cs="Times New Roman"/>
                <w:szCs w:val="24"/>
              </w:rPr>
            </w:pPr>
            <w:r>
              <w:rPr>
                <w:rFonts w:cs="Times New Roman"/>
                <w:szCs w:val="24"/>
              </w:rPr>
              <w:t>•Healing the blind man at the pool of Siloam, John 9:35-38</w:t>
            </w:r>
          </w:p>
          <w:p w14:paraId="672B70AF" w14:textId="4FC862AC" w:rsidR="00C956EE" w:rsidRDefault="00C956EE" w:rsidP="00C956EE">
            <w:pPr>
              <w:ind w:left="520" w:hanging="180"/>
              <w:rPr>
                <w:rFonts w:cs="Times New Roman"/>
                <w:szCs w:val="24"/>
              </w:rPr>
            </w:pPr>
            <w:r>
              <w:rPr>
                <w:rFonts w:cs="Times New Roman"/>
                <w:szCs w:val="24"/>
              </w:rPr>
              <w:t>•To the Jews, John 10:24-33</w:t>
            </w:r>
          </w:p>
          <w:p w14:paraId="68847D52" w14:textId="48E894F9" w:rsidR="00C956EE" w:rsidRDefault="00C956EE" w:rsidP="00C956EE">
            <w:pPr>
              <w:ind w:left="250" w:hanging="72"/>
              <w:rPr>
                <w:rFonts w:cs="Times New Roman"/>
                <w:szCs w:val="24"/>
              </w:rPr>
            </w:pPr>
            <w:r>
              <w:rPr>
                <w:rFonts w:cs="Times New Roman"/>
                <w:szCs w:val="24"/>
              </w:rPr>
              <w:t>•</w:t>
            </w:r>
            <w:r w:rsidR="00EA176A">
              <w:rPr>
                <w:rFonts w:cs="Times New Roman"/>
                <w:szCs w:val="24"/>
              </w:rPr>
              <w:t xml:space="preserve"> </w:t>
            </w:r>
            <w:r>
              <w:rPr>
                <w:rFonts w:cs="Times New Roman"/>
                <w:szCs w:val="24"/>
              </w:rPr>
              <w:t>Peter affirms the disciples’ conviction that Jesus was the Christ, John 6:67-69</w:t>
            </w:r>
          </w:p>
          <w:p w14:paraId="5FBFA3ED" w14:textId="1526B71A" w:rsidR="00C956EE" w:rsidRPr="00281097" w:rsidRDefault="00C956EE" w:rsidP="00C956EE">
            <w:pPr>
              <w:ind w:left="340" w:hanging="160"/>
              <w:rPr>
                <w:rFonts w:cs="Times New Roman"/>
                <w:szCs w:val="24"/>
              </w:rPr>
            </w:pPr>
            <w:r>
              <w:rPr>
                <w:rFonts w:cs="Times New Roman"/>
                <w:szCs w:val="24"/>
              </w:rPr>
              <w:t>•</w:t>
            </w:r>
            <w:r w:rsidR="00EA176A">
              <w:rPr>
                <w:rFonts w:cs="Times New Roman"/>
                <w:szCs w:val="24"/>
              </w:rPr>
              <w:t xml:space="preserve"> </w:t>
            </w:r>
            <w:r w:rsidRPr="00281097">
              <w:rPr>
                <w:rFonts w:cs="Times New Roman"/>
                <w:szCs w:val="24"/>
              </w:rPr>
              <w:t xml:space="preserve">Trinity:  Holy </w:t>
            </w:r>
            <w:r>
              <w:rPr>
                <w:rFonts w:cs="Times New Roman"/>
                <w:szCs w:val="24"/>
              </w:rPr>
              <w:t>S</w:t>
            </w:r>
            <w:r w:rsidRPr="00281097">
              <w:rPr>
                <w:rFonts w:cs="Times New Roman"/>
                <w:szCs w:val="24"/>
              </w:rPr>
              <w:t>pirit  14:16</w:t>
            </w:r>
            <w:r w:rsidR="005C3853">
              <w:rPr>
                <w:rFonts w:cs="Times New Roman"/>
                <w:szCs w:val="24"/>
              </w:rPr>
              <w:t>-</w:t>
            </w:r>
            <w:r w:rsidRPr="00281097">
              <w:rPr>
                <w:rFonts w:cs="Times New Roman"/>
                <w:szCs w:val="24"/>
              </w:rPr>
              <w:t>31; (16-18,26)</w:t>
            </w:r>
          </w:p>
          <w:p w14:paraId="5600B18F" w14:textId="4CC43E6C" w:rsidR="00C956EE" w:rsidRPr="00281097" w:rsidRDefault="00C956EE" w:rsidP="00C956EE">
            <w:pPr>
              <w:ind w:left="340" w:hanging="160"/>
              <w:rPr>
                <w:rFonts w:cs="Times New Roman"/>
                <w:szCs w:val="24"/>
              </w:rPr>
            </w:pPr>
            <w:r>
              <w:rPr>
                <w:rFonts w:cs="Times New Roman"/>
                <w:szCs w:val="24"/>
              </w:rPr>
              <w:t>•</w:t>
            </w:r>
            <w:r w:rsidR="00EA176A">
              <w:rPr>
                <w:rFonts w:cs="Times New Roman"/>
                <w:szCs w:val="24"/>
              </w:rPr>
              <w:t xml:space="preserve"> </w:t>
            </w:r>
            <w:r w:rsidRPr="00281097">
              <w:rPr>
                <w:rFonts w:cs="Times New Roman"/>
                <w:szCs w:val="24"/>
              </w:rPr>
              <w:t>Jesus’ sign on cross – Jesus of Nazareth, king of the Jews Jesus:  “Jehovah saves</w:t>
            </w:r>
            <w:r>
              <w:rPr>
                <w:rFonts w:cs="Times New Roman"/>
                <w:szCs w:val="24"/>
              </w:rPr>
              <w:t>,</w:t>
            </w:r>
            <w:r w:rsidRPr="00281097">
              <w:rPr>
                <w:rFonts w:cs="Times New Roman"/>
                <w:szCs w:val="24"/>
              </w:rPr>
              <w:t>” written in Hebrew, Greek, Latin – Only book to give name Jesus</w:t>
            </w:r>
          </w:p>
          <w:p w14:paraId="3569C199" w14:textId="77777777" w:rsidR="00AF3C2F" w:rsidRDefault="00AF3C2F" w:rsidP="00C956EE">
            <w:pPr>
              <w:ind w:left="160"/>
              <w:rPr>
                <w:rFonts w:cs="Times New Roman"/>
                <w:b/>
                <w:szCs w:val="24"/>
              </w:rPr>
            </w:pPr>
          </w:p>
          <w:p w14:paraId="7873B17A" w14:textId="0382364C" w:rsidR="00C956EE" w:rsidRPr="00281097" w:rsidRDefault="00C956EE" w:rsidP="00C956EE">
            <w:pPr>
              <w:ind w:left="160"/>
              <w:rPr>
                <w:rFonts w:cs="Times New Roman"/>
                <w:szCs w:val="24"/>
              </w:rPr>
            </w:pPr>
            <w:r>
              <w:rPr>
                <w:rFonts w:cs="Times New Roman"/>
                <w:b/>
                <w:szCs w:val="24"/>
              </w:rPr>
              <w:lastRenderedPageBreak/>
              <w:t>•</w:t>
            </w:r>
            <w:r w:rsidRPr="00281097">
              <w:rPr>
                <w:rFonts w:cs="Times New Roman"/>
                <w:b/>
                <w:szCs w:val="24"/>
              </w:rPr>
              <w:t>I am  (Exodus 3:14)</w:t>
            </w:r>
            <w:r>
              <w:rPr>
                <w:rFonts w:cs="Times New Roman"/>
                <w:b/>
                <w:szCs w:val="24"/>
              </w:rPr>
              <w:t xml:space="preserve"> </w:t>
            </w:r>
            <w:r w:rsidRPr="00281097">
              <w:rPr>
                <w:rFonts w:cs="Times New Roman"/>
                <w:szCs w:val="24"/>
              </w:rPr>
              <w:t>Before Abraham was, I am 8:58</w:t>
            </w:r>
          </w:p>
          <w:p w14:paraId="096C7F0C" w14:textId="77777777" w:rsidR="00C956EE" w:rsidRPr="00281097" w:rsidRDefault="00C956EE" w:rsidP="00C956EE">
            <w:pPr>
              <w:ind w:left="340"/>
              <w:rPr>
                <w:rFonts w:cs="Times New Roman"/>
                <w:szCs w:val="24"/>
              </w:rPr>
            </w:pPr>
            <w:r w:rsidRPr="00281097">
              <w:rPr>
                <w:rFonts w:cs="Times New Roman"/>
                <w:szCs w:val="24"/>
              </w:rPr>
              <w:t>•Bread of Life, 6:35,41</w:t>
            </w:r>
          </w:p>
          <w:p w14:paraId="2252AE3A" w14:textId="77777777" w:rsidR="00C956EE" w:rsidRPr="00281097" w:rsidRDefault="00C956EE" w:rsidP="00C956EE">
            <w:pPr>
              <w:ind w:left="340"/>
              <w:rPr>
                <w:rFonts w:cs="Times New Roman"/>
                <w:szCs w:val="24"/>
              </w:rPr>
            </w:pPr>
            <w:r w:rsidRPr="00281097">
              <w:rPr>
                <w:rFonts w:cs="Times New Roman"/>
                <w:szCs w:val="24"/>
              </w:rPr>
              <w:t>•Light of the world, 8:12; 8:23; 9:5</w:t>
            </w:r>
          </w:p>
          <w:p w14:paraId="58F2A9C1" w14:textId="77777777" w:rsidR="00C956EE" w:rsidRPr="00281097" w:rsidRDefault="00C956EE" w:rsidP="00C956EE">
            <w:pPr>
              <w:ind w:left="340"/>
              <w:rPr>
                <w:rFonts w:cs="Times New Roman"/>
                <w:szCs w:val="24"/>
              </w:rPr>
            </w:pPr>
            <w:r w:rsidRPr="00281097">
              <w:rPr>
                <w:rFonts w:cs="Times New Roman"/>
                <w:szCs w:val="24"/>
              </w:rPr>
              <w:t>•The door, 10:7</w:t>
            </w:r>
          </w:p>
          <w:p w14:paraId="70674447" w14:textId="77777777" w:rsidR="00C956EE" w:rsidRPr="00281097" w:rsidRDefault="00C956EE" w:rsidP="00C956EE">
            <w:pPr>
              <w:ind w:left="340"/>
              <w:rPr>
                <w:rFonts w:cs="Times New Roman"/>
                <w:szCs w:val="24"/>
              </w:rPr>
            </w:pPr>
            <w:r w:rsidRPr="00281097">
              <w:rPr>
                <w:rFonts w:cs="Times New Roman"/>
                <w:szCs w:val="24"/>
              </w:rPr>
              <w:t>•Good shepherd, 10:11, 14</w:t>
            </w:r>
          </w:p>
          <w:p w14:paraId="44B3389A" w14:textId="77777777" w:rsidR="00C956EE" w:rsidRPr="00281097" w:rsidRDefault="00C956EE" w:rsidP="00C956EE">
            <w:pPr>
              <w:ind w:left="340"/>
              <w:rPr>
                <w:rFonts w:cs="Times New Roman"/>
                <w:szCs w:val="24"/>
              </w:rPr>
            </w:pPr>
            <w:r w:rsidRPr="00281097">
              <w:rPr>
                <w:rFonts w:cs="Times New Roman"/>
                <w:szCs w:val="24"/>
              </w:rPr>
              <w:t>•Resurrection and life, 11:25</w:t>
            </w:r>
          </w:p>
          <w:p w14:paraId="2A8F397F" w14:textId="77777777" w:rsidR="00C956EE" w:rsidRPr="00281097" w:rsidRDefault="00C956EE" w:rsidP="00C956EE">
            <w:pPr>
              <w:ind w:left="340"/>
              <w:rPr>
                <w:rFonts w:cs="Times New Roman"/>
                <w:szCs w:val="24"/>
              </w:rPr>
            </w:pPr>
            <w:r w:rsidRPr="00281097">
              <w:rPr>
                <w:rFonts w:cs="Times New Roman"/>
                <w:szCs w:val="24"/>
              </w:rPr>
              <w:t>•Way, truth, and life, 14:6</w:t>
            </w:r>
          </w:p>
          <w:p w14:paraId="539D96E6" w14:textId="77777777" w:rsidR="00C956EE" w:rsidRPr="00281097" w:rsidRDefault="00C956EE" w:rsidP="00C956EE">
            <w:pPr>
              <w:ind w:left="340"/>
              <w:rPr>
                <w:rFonts w:cs="Times New Roman"/>
                <w:szCs w:val="24"/>
              </w:rPr>
            </w:pPr>
            <w:r w:rsidRPr="00281097">
              <w:rPr>
                <w:rFonts w:cs="Times New Roman"/>
                <w:szCs w:val="24"/>
              </w:rPr>
              <w:t>•True vine, 15:1,5</w:t>
            </w:r>
          </w:p>
          <w:p w14:paraId="5FB2E69F" w14:textId="0B9C422E" w:rsidR="00C956EE" w:rsidRPr="00281097" w:rsidRDefault="00C956EE" w:rsidP="00C956EE">
            <w:pPr>
              <w:ind w:left="340"/>
              <w:rPr>
                <w:rFonts w:cs="Times New Roman"/>
                <w:szCs w:val="24"/>
              </w:rPr>
            </w:pPr>
            <w:r>
              <w:rPr>
                <w:rFonts w:cs="Times New Roman"/>
                <w:szCs w:val="24"/>
              </w:rPr>
              <w:t>•</w:t>
            </w:r>
            <w:r w:rsidRPr="00281097">
              <w:rPr>
                <w:rFonts w:cs="Times New Roman"/>
                <w:szCs w:val="24"/>
              </w:rPr>
              <w:t>Genesis 49:9-11, Messiah</w:t>
            </w:r>
          </w:p>
          <w:p w14:paraId="6D463F45" w14:textId="1A499A42" w:rsidR="00C956EE" w:rsidRPr="00281097" w:rsidRDefault="00C956EE" w:rsidP="00C956EE">
            <w:pPr>
              <w:ind w:left="340"/>
              <w:rPr>
                <w:rFonts w:cs="Times New Roman"/>
                <w:szCs w:val="24"/>
              </w:rPr>
            </w:pPr>
            <w:r>
              <w:rPr>
                <w:rFonts w:cs="Times New Roman"/>
                <w:szCs w:val="24"/>
              </w:rPr>
              <w:t>•</w:t>
            </w:r>
            <w:r w:rsidRPr="00281097">
              <w:rPr>
                <w:rFonts w:cs="Times New Roman"/>
                <w:szCs w:val="24"/>
              </w:rPr>
              <w:t>1 Kings 4:25, symbol of comfort and home</w:t>
            </w:r>
          </w:p>
          <w:p w14:paraId="3AF62E48" w14:textId="07CFA9A7" w:rsidR="00C956EE" w:rsidRPr="00281097" w:rsidRDefault="00C956EE" w:rsidP="00C956EE">
            <w:pPr>
              <w:ind w:left="340"/>
              <w:rPr>
                <w:rFonts w:cs="Times New Roman"/>
                <w:szCs w:val="24"/>
              </w:rPr>
            </w:pPr>
            <w:r>
              <w:rPr>
                <w:rFonts w:cs="Times New Roman"/>
                <w:szCs w:val="24"/>
              </w:rPr>
              <w:t>•</w:t>
            </w:r>
            <w:r w:rsidRPr="00281097">
              <w:rPr>
                <w:rFonts w:cs="Times New Roman"/>
                <w:szCs w:val="24"/>
              </w:rPr>
              <w:t>Psalm 80:8-19; Isaiah 5:1-10 – Israel</w:t>
            </w:r>
          </w:p>
          <w:p w14:paraId="64B29FD0" w14:textId="7366EAFD" w:rsidR="00C956EE" w:rsidRPr="00281097" w:rsidRDefault="00C956EE" w:rsidP="00C956EE">
            <w:pPr>
              <w:rPr>
                <w:rFonts w:cs="Times New Roman"/>
                <w:szCs w:val="24"/>
              </w:rPr>
            </w:pPr>
            <w:r>
              <w:rPr>
                <w:rFonts w:cs="Times New Roman"/>
                <w:b/>
                <w:bCs/>
                <w:szCs w:val="24"/>
              </w:rPr>
              <w:t>•</w:t>
            </w:r>
            <w:r w:rsidRPr="004C18A1">
              <w:rPr>
                <w:rFonts w:cs="Times New Roman"/>
                <w:b/>
                <w:bCs/>
                <w:szCs w:val="24"/>
              </w:rPr>
              <w:t>God is love</w:t>
            </w:r>
            <w:r w:rsidRPr="00281097">
              <w:rPr>
                <w:rFonts w:cs="Times New Roman"/>
                <w:szCs w:val="24"/>
              </w:rPr>
              <w:t xml:space="preserve"> - John 3:16</w:t>
            </w:r>
          </w:p>
          <w:p w14:paraId="33A9D5E4" w14:textId="0E9CB032" w:rsidR="00C956EE" w:rsidRPr="00281097" w:rsidRDefault="00C956EE" w:rsidP="00C956EE">
            <w:pPr>
              <w:ind w:left="340" w:hanging="160"/>
              <w:rPr>
                <w:rFonts w:cs="Times New Roman"/>
                <w:szCs w:val="24"/>
              </w:rPr>
            </w:pPr>
            <w:r>
              <w:rPr>
                <w:rFonts w:cs="Times New Roman"/>
                <w:szCs w:val="24"/>
              </w:rPr>
              <w:t>•</w:t>
            </w:r>
            <w:r w:rsidRPr="00281097">
              <w:rPr>
                <w:rFonts w:cs="Times New Roman"/>
                <w:szCs w:val="24"/>
              </w:rPr>
              <w:t>We love God – keep commands John 14:15</w:t>
            </w:r>
          </w:p>
          <w:p w14:paraId="157F51D0" w14:textId="2C20314D" w:rsidR="00C956EE" w:rsidRPr="00281097" w:rsidRDefault="00C956EE" w:rsidP="00C956EE">
            <w:pPr>
              <w:ind w:left="340" w:hanging="160"/>
              <w:rPr>
                <w:rFonts w:cs="Times New Roman"/>
                <w:szCs w:val="24"/>
              </w:rPr>
            </w:pPr>
            <w:r>
              <w:rPr>
                <w:rFonts w:cs="Times New Roman"/>
                <w:szCs w:val="24"/>
              </w:rPr>
              <w:t>•</w:t>
            </w:r>
            <w:r w:rsidRPr="00281097">
              <w:rPr>
                <w:rFonts w:cs="Times New Roman"/>
                <w:szCs w:val="24"/>
              </w:rPr>
              <w:t>Love others – John 15:10-17</w:t>
            </w:r>
          </w:p>
          <w:p w14:paraId="115A4F82" w14:textId="6A102738" w:rsidR="00C956EE" w:rsidRPr="00281097" w:rsidRDefault="00C956EE" w:rsidP="00C956EE">
            <w:pPr>
              <w:ind w:left="160"/>
              <w:rPr>
                <w:rFonts w:cs="Times New Roman"/>
                <w:b/>
                <w:szCs w:val="24"/>
              </w:rPr>
            </w:pPr>
            <w:r>
              <w:rPr>
                <w:rFonts w:cs="Times New Roman"/>
                <w:b/>
                <w:szCs w:val="24"/>
              </w:rPr>
              <w:t>•</w:t>
            </w:r>
            <w:r w:rsidRPr="00281097">
              <w:rPr>
                <w:rFonts w:cs="Times New Roman"/>
                <w:b/>
                <w:szCs w:val="24"/>
              </w:rPr>
              <w:t>“Personal touch” ministry</w:t>
            </w:r>
          </w:p>
          <w:p w14:paraId="50A8EF6A" w14:textId="77777777" w:rsidR="00C956EE" w:rsidRPr="00281097" w:rsidRDefault="00C956EE" w:rsidP="00C956EE">
            <w:pPr>
              <w:ind w:left="340"/>
              <w:rPr>
                <w:rFonts w:cs="Times New Roman"/>
                <w:szCs w:val="24"/>
              </w:rPr>
            </w:pPr>
            <w:r w:rsidRPr="00281097">
              <w:rPr>
                <w:rFonts w:cs="Times New Roman"/>
                <w:szCs w:val="24"/>
              </w:rPr>
              <w:t>•Nicodemus, chapter 3</w:t>
            </w:r>
          </w:p>
          <w:p w14:paraId="7BF59064" w14:textId="77777777" w:rsidR="00C956EE" w:rsidRPr="00281097" w:rsidRDefault="00C956EE" w:rsidP="00C956EE">
            <w:pPr>
              <w:ind w:left="340"/>
              <w:rPr>
                <w:rFonts w:cs="Times New Roman"/>
                <w:szCs w:val="24"/>
              </w:rPr>
            </w:pPr>
            <w:r w:rsidRPr="00281097">
              <w:rPr>
                <w:rFonts w:cs="Times New Roman"/>
                <w:b/>
                <w:szCs w:val="24"/>
              </w:rPr>
              <w:t>•</w:t>
            </w:r>
            <w:r w:rsidRPr="00281097">
              <w:rPr>
                <w:rFonts w:cs="Times New Roman"/>
                <w:szCs w:val="24"/>
              </w:rPr>
              <w:t>Woman at well, chapter 4</w:t>
            </w:r>
          </w:p>
          <w:p w14:paraId="16B15932" w14:textId="77777777" w:rsidR="00C956EE" w:rsidRPr="00281097" w:rsidRDefault="00C956EE" w:rsidP="00C956EE">
            <w:pPr>
              <w:ind w:left="340"/>
              <w:rPr>
                <w:rFonts w:cs="Times New Roman"/>
                <w:szCs w:val="24"/>
              </w:rPr>
            </w:pPr>
            <w:r w:rsidRPr="00281097">
              <w:rPr>
                <w:rFonts w:cs="Times New Roman"/>
                <w:szCs w:val="24"/>
              </w:rPr>
              <w:t>•Impotent man at pool, chapter 5</w:t>
            </w:r>
          </w:p>
          <w:p w14:paraId="2CB79939" w14:textId="77777777" w:rsidR="00C956EE" w:rsidRPr="00281097" w:rsidRDefault="00C956EE" w:rsidP="00C956EE">
            <w:pPr>
              <w:ind w:left="340"/>
              <w:rPr>
                <w:rFonts w:cs="Times New Roman"/>
                <w:szCs w:val="24"/>
              </w:rPr>
            </w:pPr>
            <w:r w:rsidRPr="00281097">
              <w:rPr>
                <w:rFonts w:cs="Times New Roman"/>
                <w:szCs w:val="24"/>
              </w:rPr>
              <w:t>•Man born blind, chapter 9</w:t>
            </w:r>
          </w:p>
          <w:p w14:paraId="1A7DF32E" w14:textId="77777777" w:rsidR="00C956EE" w:rsidRPr="00281097" w:rsidRDefault="00C956EE" w:rsidP="00C956EE">
            <w:pPr>
              <w:ind w:left="340"/>
              <w:rPr>
                <w:rFonts w:cs="Times New Roman"/>
                <w:szCs w:val="24"/>
              </w:rPr>
            </w:pPr>
            <w:r w:rsidRPr="00281097">
              <w:rPr>
                <w:rFonts w:cs="Times New Roman"/>
                <w:szCs w:val="24"/>
              </w:rPr>
              <w:t>•Lazarus and family, chapter 11-12</w:t>
            </w:r>
          </w:p>
          <w:p w14:paraId="6CE6EC86" w14:textId="77777777" w:rsidR="00C956EE" w:rsidRPr="00281097" w:rsidRDefault="00C956EE" w:rsidP="00C956EE">
            <w:pPr>
              <w:ind w:left="340"/>
              <w:rPr>
                <w:rFonts w:cs="Times New Roman"/>
                <w:szCs w:val="24"/>
              </w:rPr>
            </w:pPr>
            <w:r w:rsidRPr="00281097">
              <w:rPr>
                <w:rFonts w:cs="Times New Roman"/>
                <w:szCs w:val="24"/>
              </w:rPr>
              <w:t>•Last night with disciples, chapters 13-17</w:t>
            </w:r>
          </w:p>
          <w:p w14:paraId="720CAF16" w14:textId="77777777" w:rsidR="00C956EE" w:rsidRPr="00281097" w:rsidRDefault="00C956EE" w:rsidP="00C956EE">
            <w:pPr>
              <w:ind w:left="340"/>
              <w:rPr>
                <w:rFonts w:cs="Times New Roman"/>
                <w:szCs w:val="24"/>
              </w:rPr>
            </w:pPr>
            <w:r w:rsidRPr="00281097">
              <w:rPr>
                <w:rFonts w:cs="Times New Roman"/>
                <w:szCs w:val="24"/>
              </w:rPr>
              <w:t>•Pilate, chapter 19</w:t>
            </w:r>
          </w:p>
          <w:p w14:paraId="6BA5DA19" w14:textId="77777777" w:rsidR="00C956EE" w:rsidRPr="00281097" w:rsidRDefault="00C956EE" w:rsidP="00C956EE">
            <w:pPr>
              <w:ind w:left="340"/>
              <w:rPr>
                <w:rFonts w:cs="Times New Roman"/>
                <w:szCs w:val="24"/>
              </w:rPr>
            </w:pPr>
            <w:r w:rsidRPr="00281097">
              <w:rPr>
                <w:rFonts w:cs="Times New Roman"/>
                <w:szCs w:val="24"/>
              </w:rPr>
              <w:t>•Mary Magdalene, chapter 20</w:t>
            </w:r>
          </w:p>
          <w:p w14:paraId="1EED76F0" w14:textId="77777777" w:rsidR="00C956EE" w:rsidRDefault="00C956EE" w:rsidP="00C956EE">
            <w:pPr>
              <w:ind w:left="340"/>
              <w:rPr>
                <w:rFonts w:cs="Times New Roman"/>
                <w:szCs w:val="24"/>
              </w:rPr>
            </w:pPr>
            <w:r w:rsidRPr="00281097">
              <w:rPr>
                <w:rFonts w:cs="Times New Roman"/>
                <w:szCs w:val="24"/>
              </w:rPr>
              <w:t>•Fishing with disciples, chapter 21</w:t>
            </w:r>
          </w:p>
          <w:p w14:paraId="5B79A712" w14:textId="77777777" w:rsidR="00C956EE" w:rsidRDefault="00C956EE" w:rsidP="00C956EE">
            <w:pPr>
              <w:ind w:left="340"/>
              <w:rPr>
                <w:rFonts w:cs="Times New Roman"/>
                <w:szCs w:val="24"/>
              </w:rPr>
            </w:pPr>
          </w:p>
          <w:p w14:paraId="54ACDBB4" w14:textId="77777777" w:rsidR="00C956EE" w:rsidRPr="00281097" w:rsidRDefault="00C956EE" w:rsidP="00AF3C2F">
            <w:pPr>
              <w:ind w:firstLine="180"/>
              <w:rPr>
                <w:rFonts w:cs="Times New Roman"/>
                <w:szCs w:val="24"/>
              </w:rPr>
            </w:pPr>
          </w:p>
        </w:tc>
        <w:tc>
          <w:tcPr>
            <w:tcW w:w="1890" w:type="dxa"/>
          </w:tcPr>
          <w:p w14:paraId="06757484" w14:textId="77777777" w:rsidR="00C956EE" w:rsidRPr="00281097" w:rsidRDefault="00C956EE" w:rsidP="00C956EE">
            <w:pPr>
              <w:rPr>
                <w:rFonts w:cs="Times New Roman"/>
                <w:b/>
                <w:szCs w:val="24"/>
              </w:rPr>
            </w:pPr>
            <w:r w:rsidRPr="00281097">
              <w:rPr>
                <w:rFonts w:cs="Times New Roman"/>
                <w:b/>
                <w:szCs w:val="24"/>
              </w:rPr>
              <w:lastRenderedPageBreak/>
              <w:t>Son of God</w:t>
            </w:r>
          </w:p>
          <w:p w14:paraId="6303A38C" w14:textId="77777777" w:rsidR="00C956EE" w:rsidRPr="00281097" w:rsidRDefault="00C956EE" w:rsidP="00C956EE">
            <w:pPr>
              <w:rPr>
                <w:rFonts w:cs="Times New Roman"/>
                <w:szCs w:val="24"/>
              </w:rPr>
            </w:pPr>
          </w:p>
          <w:p w14:paraId="2AB5F1E6" w14:textId="77777777" w:rsidR="00C956EE" w:rsidRDefault="00C956EE" w:rsidP="00C956EE">
            <w:pPr>
              <w:rPr>
                <w:rFonts w:cs="Times New Roman"/>
                <w:szCs w:val="24"/>
              </w:rPr>
            </w:pPr>
            <w:r w:rsidRPr="00F55D7A">
              <w:rPr>
                <w:rFonts w:cs="Times New Roman"/>
                <w:szCs w:val="24"/>
              </w:rPr>
              <w:t>*Eagle</w:t>
            </w:r>
          </w:p>
          <w:p w14:paraId="3CFC52A0" w14:textId="44E545DC" w:rsidR="00C956EE" w:rsidRPr="00281097" w:rsidRDefault="00C956EE" w:rsidP="00C956EE">
            <w:pPr>
              <w:rPr>
                <w:rFonts w:cs="Times New Roman"/>
                <w:szCs w:val="24"/>
              </w:rPr>
            </w:pPr>
            <w:r w:rsidRPr="00281097">
              <w:rPr>
                <w:rFonts w:cs="Times New Roman"/>
                <w:szCs w:val="24"/>
              </w:rPr>
              <w:t xml:space="preserve"> Deity</w:t>
            </w:r>
          </w:p>
          <w:p w14:paraId="1DA62986" w14:textId="08418A3D" w:rsidR="00C956EE" w:rsidRPr="00281097" w:rsidRDefault="00C956EE" w:rsidP="00C956EE">
            <w:pPr>
              <w:rPr>
                <w:rFonts w:cs="Times New Roman"/>
                <w:szCs w:val="24"/>
              </w:rPr>
            </w:pPr>
            <w:r>
              <w:rPr>
                <w:rFonts w:cs="Times New Roman"/>
                <w:szCs w:val="24"/>
              </w:rPr>
              <w:t>•</w:t>
            </w:r>
            <w:r w:rsidRPr="00281097">
              <w:rPr>
                <w:rFonts w:cs="Times New Roman"/>
                <w:szCs w:val="24"/>
              </w:rPr>
              <w:t xml:space="preserve">sky is realm, </w:t>
            </w:r>
          </w:p>
          <w:p w14:paraId="7C4B25FB" w14:textId="3E80E2A2" w:rsidR="00C956EE" w:rsidRDefault="00C956EE" w:rsidP="00C956EE">
            <w:pPr>
              <w:rPr>
                <w:rFonts w:cs="Times New Roman"/>
                <w:szCs w:val="24"/>
              </w:rPr>
            </w:pPr>
            <w:r>
              <w:rPr>
                <w:rFonts w:cs="Times New Roman"/>
                <w:szCs w:val="24"/>
              </w:rPr>
              <w:t>•phenomenal vision</w:t>
            </w:r>
          </w:p>
          <w:p w14:paraId="5EDC83E6" w14:textId="05DCA24D" w:rsidR="00C956EE" w:rsidRPr="00281097" w:rsidRDefault="00C956EE" w:rsidP="00C956EE">
            <w:pPr>
              <w:rPr>
                <w:rFonts w:cs="Times New Roman"/>
                <w:szCs w:val="24"/>
              </w:rPr>
            </w:pPr>
            <w:r>
              <w:rPr>
                <w:rFonts w:cs="Times New Roman"/>
                <w:szCs w:val="24"/>
              </w:rPr>
              <w:t>•</w:t>
            </w:r>
            <w:r w:rsidRPr="00281097">
              <w:rPr>
                <w:rFonts w:cs="Times New Roman"/>
                <w:szCs w:val="24"/>
              </w:rPr>
              <w:t>bird of prey (judgment)</w:t>
            </w:r>
          </w:p>
          <w:p w14:paraId="4CBCFECC" w14:textId="77777777" w:rsidR="00C956EE" w:rsidRPr="00281097" w:rsidRDefault="00C956EE" w:rsidP="00C956EE">
            <w:pPr>
              <w:rPr>
                <w:rFonts w:cs="Times New Roman"/>
                <w:szCs w:val="24"/>
              </w:rPr>
            </w:pPr>
          </w:p>
          <w:p w14:paraId="0987B5B3" w14:textId="77777777" w:rsidR="00C956EE" w:rsidRPr="00281097" w:rsidRDefault="00C956EE" w:rsidP="00C956EE">
            <w:pPr>
              <w:rPr>
                <w:rFonts w:cs="Times New Roman"/>
                <w:szCs w:val="24"/>
              </w:rPr>
            </w:pPr>
            <w:r w:rsidRPr="00281097">
              <w:rPr>
                <w:rFonts w:cs="Times New Roman"/>
                <w:szCs w:val="24"/>
              </w:rPr>
              <w:t xml:space="preserve">Sacrificial  animal: </w:t>
            </w:r>
          </w:p>
          <w:p w14:paraId="3652427C" w14:textId="77777777" w:rsidR="00C956EE" w:rsidRPr="00281097" w:rsidRDefault="00C956EE" w:rsidP="00C956EE">
            <w:pPr>
              <w:rPr>
                <w:rFonts w:cs="Times New Roman"/>
                <w:szCs w:val="24"/>
              </w:rPr>
            </w:pPr>
            <w:r w:rsidRPr="00281097">
              <w:rPr>
                <w:rFonts w:cs="Times New Roman"/>
                <w:szCs w:val="24"/>
              </w:rPr>
              <w:t>Lamb  1:29</w:t>
            </w:r>
          </w:p>
          <w:p w14:paraId="0CCD5A34" w14:textId="77777777" w:rsidR="00C956EE" w:rsidRPr="00281097" w:rsidRDefault="00C956EE" w:rsidP="00C956EE">
            <w:pPr>
              <w:rPr>
                <w:rFonts w:cs="Times New Roman"/>
                <w:szCs w:val="24"/>
              </w:rPr>
            </w:pPr>
          </w:p>
        </w:tc>
        <w:tc>
          <w:tcPr>
            <w:tcW w:w="2700" w:type="dxa"/>
          </w:tcPr>
          <w:p w14:paraId="0D99D8B3" w14:textId="77777777" w:rsidR="002D0787" w:rsidRPr="00281097" w:rsidRDefault="002D0787" w:rsidP="002D0787">
            <w:pPr>
              <w:rPr>
                <w:rFonts w:cs="Times New Roman"/>
                <w:szCs w:val="24"/>
              </w:rPr>
            </w:pPr>
            <w:r w:rsidRPr="00281097">
              <w:rPr>
                <w:rFonts w:cs="Times New Roman"/>
                <w:szCs w:val="24"/>
              </w:rPr>
              <w:t>Key verse</w:t>
            </w:r>
            <w:r>
              <w:rPr>
                <w:rFonts w:cs="Times New Roman"/>
                <w:szCs w:val="24"/>
              </w:rPr>
              <w:t>s</w:t>
            </w:r>
            <w:r w:rsidRPr="00281097">
              <w:rPr>
                <w:rFonts w:cs="Times New Roman"/>
                <w:szCs w:val="24"/>
              </w:rPr>
              <w:t>:  20:3</w:t>
            </w:r>
            <w:r>
              <w:rPr>
                <w:rFonts w:cs="Times New Roman"/>
                <w:szCs w:val="24"/>
              </w:rPr>
              <w:t>0-31 “</w:t>
            </w:r>
            <w:r w:rsidRPr="007130E3">
              <w:rPr>
                <w:rFonts w:cs="Times New Roman"/>
                <w:szCs w:val="24"/>
                <w:lang w:val="x-none"/>
              </w:rPr>
              <w:t xml:space="preserve">And many other </w:t>
            </w:r>
            <w:r w:rsidRPr="00856F5F">
              <w:rPr>
                <w:rFonts w:cs="Times New Roman"/>
                <w:b/>
                <w:bCs/>
                <w:szCs w:val="24"/>
                <w:lang w:val="x-none"/>
              </w:rPr>
              <w:t xml:space="preserve">signs </w:t>
            </w:r>
            <w:r w:rsidRPr="007130E3">
              <w:rPr>
                <w:rFonts w:cs="Times New Roman"/>
                <w:szCs w:val="24"/>
                <w:lang w:val="x-none"/>
              </w:rPr>
              <w:t xml:space="preserve">truly did Jesus in the presence of his disciples, which are not written in this book: But </w:t>
            </w:r>
            <w:r w:rsidRPr="008F017D">
              <w:rPr>
                <w:rFonts w:cs="Times New Roman"/>
                <w:szCs w:val="24"/>
                <w:u w:val="single"/>
                <w:lang w:val="x-none"/>
              </w:rPr>
              <w:t>these</w:t>
            </w:r>
            <w:r w:rsidRPr="007130E3">
              <w:rPr>
                <w:rFonts w:cs="Times New Roman"/>
                <w:szCs w:val="24"/>
                <w:lang w:val="x-none"/>
              </w:rPr>
              <w:t xml:space="preserve"> are written, that ye might </w:t>
            </w:r>
            <w:r w:rsidRPr="00E32A1D">
              <w:rPr>
                <w:rFonts w:cs="Times New Roman"/>
                <w:b/>
                <w:bCs/>
                <w:szCs w:val="24"/>
                <w:lang w:val="x-none"/>
              </w:rPr>
              <w:t>believe that Jesus is the Christ, the Son of God;</w:t>
            </w:r>
            <w:r w:rsidRPr="007130E3">
              <w:rPr>
                <w:rFonts w:cs="Times New Roman"/>
                <w:szCs w:val="24"/>
                <w:lang w:val="x-none"/>
              </w:rPr>
              <w:t xml:space="preserve"> and that believing </w:t>
            </w:r>
            <w:r w:rsidRPr="00856F5F">
              <w:rPr>
                <w:rFonts w:cs="Times New Roman"/>
                <w:b/>
                <w:bCs/>
                <w:szCs w:val="24"/>
                <w:lang w:val="x-none"/>
              </w:rPr>
              <w:t>ye might have life</w:t>
            </w:r>
            <w:r w:rsidRPr="007130E3">
              <w:rPr>
                <w:rFonts w:cs="Times New Roman"/>
                <w:szCs w:val="24"/>
                <w:lang w:val="x-none"/>
              </w:rPr>
              <w:t xml:space="preserve"> through his name.</w:t>
            </w:r>
            <w:r>
              <w:rPr>
                <w:rFonts w:cs="Times New Roman"/>
                <w:szCs w:val="24"/>
                <w:lang w:val="x-none"/>
              </w:rPr>
              <w:t>”</w:t>
            </w:r>
            <w:r w:rsidRPr="007130E3">
              <w:rPr>
                <w:rFonts w:cs="Times New Roman"/>
                <w:szCs w:val="24"/>
                <w:lang w:val="x-none"/>
              </w:rPr>
              <w:t> </w:t>
            </w:r>
          </w:p>
          <w:p w14:paraId="3756FCED" w14:textId="77777777" w:rsidR="002D0787" w:rsidRDefault="002D0787" w:rsidP="00C956EE">
            <w:pPr>
              <w:rPr>
                <w:rFonts w:cs="Times New Roman"/>
                <w:szCs w:val="24"/>
              </w:rPr>
            </w:pPr>
          </w:p>
          <w:p w14:paraId="3D0A377C" w14:textId="02608AA2" w:rsidR="00C956EE" w:rsidRPr="00281097" w:rsidRDefault="00C956EE" w:rsidP="00C956EE">
            <w:pPr>
              <w:rPr>
                <w:rFonts w:cs="Times New Roman"/>
                <w:szCs w:val="24"/>
              </w:rPr>
            </w:pPr>
            <w:r>
              <w:rPr>
                <w:rFonts w:cs="Times New Roman"/>
                <w:szCs w:val="24"/>
              </w:rPr>
              <w:t xml:space="preserve">• </w:t>
            </w:r>
            <w:r w:rsidRPr="00281097">
              <w:rPr>
                <w:rFonts w:cs="Times New Roman"/>
                <w:szCs w:val="24"/>
              </w:rPr>
              <w:t>Word</w:t>
            </w:r>
            <w:r w:rsidR="00EA116D">
              <w:rPr>
                <w:rFonts w:cs="Times New Roman"/>
                <w:szCs w:val="24"/>
              </w:rPr>
              <w:t xml:space="preserve"> - </w:t>
            </w:r>
            <w:r w:rsidR="00EA116D">
              <w:rPr>
                <w:rFonts w:cs="Times New Roman"/>
                <w:i/>
                <w:iCs/>
                <w:szCs w:val="24"/>
              </w:rPr>
              <w:t>Logos</w:t>
            </w:r>
            <w:r w:rsidRPr="00281097">
              <w:rPr>
                <w:rFonts w:cs="Times New Roman"/>
                <w:szCs w:val="24"/>
              </w:rPr>
              <w:t xml:space="preserve"> </w:t>
            </w:r>
          </w:p>
          <w:p w14:paraId="58ECBA8B" w14:textId="0AD8645C" w:rsidR="00C956EE" w:rsidRDefault="00C956EE" w:rsidP="00C956EE">
            <w:pPr>
              <w:ind w:left="159" w:hanging="159"/>
              <w:rPr>
                <w:rFonts w:cs="Times New Roman"/>
                <w:szCs w:val="24"/>
              </w:rPr>
            </w:pPr>
            <w:r>
              <w:rPr>
                <w:rFonts w:cs="Times New Roman"/>
                <w:szCs w:val="24"/>
              </w:rPr>
              <w:t xml:space="preserve">• </w:t>
            </w:r>
            <w:r w:rsidRPr="00281097">
              <w:rPr>
                <w:rFonts w:cs="Times New Roman"/>
                <w:szCs w:val="24"/>
              </w:rPr>
              <w:t xml:space="preserve">I am  </w:t>
            </w:r>
          </w:p>
          <w:p w14:paraId="0304D4CF" w14:textId="77777777" w:rsidR="00C956EE" w:rsidRPr="00281097" w:rsidRDefault="00C956EE" w:rsidP="00C956EE">
            <w:pPr>
              <w:ind w:left="159"/>
              <w:rPr>
                <w:rFonts w:cs="Times New Roman"/>
                <w:szCs w:val="24"/>
              </w:rPr>
            </w:pPr>
            <w:r w:rsidRPr="00281097">
              <w:rPr>
                <w:rFonts w:cs="Times New Roman"/>
                <w:szCs w:val="24"/>
              </w:rPr>
              <w:t>John 8:12-59</w:t>
            </w:r>
          </w:p>
          <w:p w14:paraId="6B64B10F" w14:textId="77777777" w:rsidR="00C956EE" w:rsidRPr="00281097" w:rsidRDefault="00C956EE" w:rsidP="00C956EE">
            <w:pPr>
              <w:ind w:left="159"/>
              <w:rPr>
                <w:rFonts w:cs="Times New Roman"/>
                <w:szCs w:val="24"/>
              </w:rPr>
            </w:pPr>
            <w:r w:rsidRPr="00281097">
              <w:rPr>
                <w:rFonts w:cs="Times New Roman"/>
                <w:szCs w:val="24"/>
              </w:rPr>
              <w:t>(8:1-20 show purpose of John)</w:t>
            </w:r>
          </w:p>
          <w:p w14:paraId="20CD384B" w14:textId="34786D7E" w:rsidR="00C956EE" w:rsidRPr="00281097" w:rsidRDefault="00C956EE" w:rsidP="00C956EE">
            <w:pPr>
              <w:ind w:left="159"/>
              <w:rPr>
                <w:rFonts w:cs="Times New Roman"/>
                <w:szCs w:val="24"/>
              </w:rPr>
            </w:pPr>
            <w:r>
              <w:rPr>
                <w:rFonts w:cs="Times New Roman"/>
                <w:szCs w:val="24"/>
              </w:rPr>
              <w:t>•</w:t>
            </w:r>
            <w:r w:rsidRPr="00281097">
              <w:rPr>
                <w:rFonts w:cs="Times New Roman"/>
                <w:szCs w:val="24"/>
              </w:rPr>
              <w:t xml:space="preserve">Luke 21:8 – be not deceived, many </w:t>
            </w:r>
            <w:r>
              <w:rPr>
                <w:rFonts w:cs="Times New Roman"/>
                <w:szCs w:val="24"/>
              </w:rPr>
              <w:t xml:space="preserve">shall </w:t>
            </w:r>
            <w:r w:rsidRPr="00281097">
              <w:rPr>
                <w:rFonts w:cs="Times New Roman"/>
                <w:szCs w:val="24"/>
              </w:rPr>
              <w:t>come in my name saying I am</w:t>
            </w:r>
          </w:p>
          <w:p w14:paraId="7BF560B2" w14:textId="000D7AF0" w:rsidR="00C956EE" w:rsidRPr="00281097" w:rsidRDefault="00C956EE" w:rsidP="00C956EE">
            <w:pPr>
              <w:ind w:firstLine="159"/>
              <w:rPr>
                <w:rFonts w:cs="Times New Roman"/>
                <w:szCs w:val="24"/>
              </w:rPr>
            </w:pPr>
            <w:r>
              <w:rPr>
                <w:rFonts w:cs="Times New Roman"/>
                <w:szCs w:val="24"/>
              </w:rPr>
              <w:t>•</w:t>
            </w:r>
            <w:r w:rsidRPr="00281097">
              <w:rPr>
                <w:rFonts w:cs="Times New Roman"/>
                <w:szCs w:val="24"/>
              </w:rPr>
              <w:t>(Exodus 3:13-14)</w:t>
            </w:r>
          </w:p>
          <w:p w14:paraId="3E9ABFB3" w14:textId="77777777" w:rsidR="00C956EE" w:rsidRPr="00281097" w:rsidRDefault="00C956EE" w:rsidP="00C956EE">
            <w:pPr>
              <w:rPr>
                <w:rFonts w:cs="Times New Roman"/>
                <w:szCs w:val="24"/>
              </w:rPr>
            </w:pPr>
            <w:r>
              <w:rPr>
                <w:rFonts w:cs="Times New Roman"/>
                <w:szCs w:val="24"/>
              </w:rPr>
              <w:t>• L</w:t>
            </w:r>
            <w:r w:rsidRPr="00281097">
              <w:rPr>
                <w:rFonts w:cs="Times New Roman"/>
                <w:szCs w:val="24"/>
              </w:rPr>
              <w:t>ove</w:t>
            </w:r>
          </w:p>
          <w:p w14:paraId="75FC0034" w14:textId="77777777" w:rsidR="00C956EE" w:rsidRPr="00281097" w:rsidRDefault="00C956EE" w:rsidP="00C956EE">
            <w:pPr>
              <w:rPr>
                <w:rFonts w:cs="Times New Roman"/>
                <w:szCs w:val="24"/>
              </w:rPr>
            </w:pPr>
          </w:p>
          <w:p w14:paraId="2E08267C" w14:textId="77777777" w:rsidR="00C956EE" w:rsidRPr="00281097" w:rsidRDefault="00C956EE" w:rsidP="00C956EE">
            <w:pPr>
              <w:rPr>
                <w:rFonts w:cs="Times New Roman"/>
                <w:szCs w:val="24"/>
              </w:rPr>
            </w:pPr>
          </w:p>
        </w:tc>
        <w:tc>
          <w:tcPr>
            <w:tcW w:w="2096" w:type="dxa"/>
          </w:tcPr>
          <w:p w14:paraId="09B92669" w14:textId="77777777" w:rsidR="00C956EE" w:rsidRPr="00281097" w:rsidRDefault="00C956EE" w:rsidP="00C956EE">
            <w:pPr>
              <w:rPr>
                <w:rFonts w:cs="Times New Roman"/>
                <w:szCs w:val="24"/>
              </w:rPr>
            </w:pPr>
            <w:r w:rsidRPr="00281097">
              <w:rPr>
                <w:rFonts w:cs="Times New Roman"/>
                <w:szCs w:val="24"/>
              </w:rPr>
              <w:t>John – fisherman</w:t>
            </w:r>
          </w:p>
          <w:p w14:paraId="1F0348F0" w14:textId="77777777" w:rsidR="00C956EE" w:rsidRPr="00281097" w:rsidRDefault="00C956EE" w:rsidP="00C956EE">
            <w:pPr>
              <w:ind w:left="162"/>
              <w:rPr>
                <w:rFonts w:cs="Times New Roman"/>
                <w:szCs w:val="24"/>
              </w:rPr>
            </w:pPr>
            <w:r w:rsidRPr="00281097">
              <w:rPr>
                <w:rFonts w:cs="Times New Roman"/>
                <w:szCs w:val="24"/>
              </w:rPr>
              <w:t>Luke 5:1-11 – after seeing miracle (proof of deity) became fisher of men</w:t>
            </w:r>
          </w:p>
          <w:p w14:paraId="5C11DAE7" w14:textId="77777777" w:rsidR="00C956EE" w:rsidRPr="00281097" w:rsidRDefault="00C956EE" w:rsidP="00C956EE">
            <w:pPr>
              <w:rPr>
                <w:rFonts w:cs="Times New Roman"/>
                <w:szCs w:val="24"/>
              </w:rPr>
            </w:pPr>
            <w:r w:rsidRPr="00281097">
              <w:rPr>
                <w:rFonts w:cs="Times New Roman"/>
                <w:szCs w:val="24"/>
              </w:rPr>
              <w:t>Beloved disciple</w:t>
            </w:r>
          </w:p>
          <w:p w14:paraId="3407C734" w14:textId="77777777" w:rsidR="00C956EE" w:rsidRPr="00281097" w:rsidRDefault="00C956EE" w:rsidP="00C956EE">
            <w:pPr>
              <w:ind w:left="162"/>
              <w:rPr>
                <w:rFonts w:cs="Times New Roman"/>
                <w:szCs w:val="24"/>
              </w:rPr>
            </w:pPr>
            <w:r w:rsidRPr="00281097">
              <w:rPr>
                <w:rFonts w:cs="Times New Roman"/>
                <w:szCs w:val="24"/>
              </w:rPr>
              <w:t xml:space="preserve">13:23; 19:26 </w:t>
            </w:r>
          </w:p>
          <w:p w14:paraId="2971F653" w14:textId="77777777" w:rsidR="00C956EE" w:rsidRPr="00281097" w:rsidRDefault="00C956EE" w:rsidP="00C956EE">
            <w:pPr>
              <w:ind w:left="162"/>
              <w:rPr>
                <w:rFonts w:cs="Times New Roman"/>
                <w:szCs w:val="24"/>
              </w:rPr>
            </w:pPr>
            <w:r w:rsidRPr="00281097">
              <w:rPr>
                <w:rFonts w:cs="Times New Roman"/>
                <w:szCs w:val="24"/>
              </w:rPr>
              <w:t>20:2; 21:7,20</w:t>
            </w:r>
          </w:p>
          <w:p w14:paraId="14039F3A" w14:textId="77777777" w:rsidR="00C956EE" w:rsidRPr="00281097" w:rsidRDefault="00C956EE" w:rsidP="00C956EE">
            <w:pPr>
              <w:ind w:left="162"/>
              <w:rPr>
                <w:rFonts w:cs="Times New Roman"/>
                <w:szCs w:val="24"/>
              </w:rPr>
            </w:pPr>
            <w:r w:rsidRPr="00281097">
              <w:rPr>
                <w:rFonts w:cs="Times New Roman"/>
                <w:szCs w:val="24"/>
              </w:rPr>
              <w:t>Knew Jesus intimately, revealed who He was as a person</w:t>
            </w:r>
          </w:p>
        </w:tc>
      </w:tr>
    </w:tbl>
    <w:p w14:paraId="260D9419" w14:textId="77777777" w:rsidR="00D03335" w:rsidRPr="00281097" w:rsidRDefault="00D03335">
      <w:pPr>
        <w:rPr>
          <w:rFonts w:cs="Times New Roman"/>
          <w:szCs w:val="24"/>
        </w:rPr>
      </w:pPr>
    </w:p>
    <w:p w14:paraId="71F74BD6" w14:textId="77777777" w:rsidR="00B81209" w:rsidRPr="00281097" w:rsidRDefault="00B81209" w:rsidP="00B81209">
      <w:pPr>
        <w:spacing w:after="0"/>
        <w:rPr>
          <w:rFonts w:cs="Times New Roman"/>
          <w:szCs w:val="24"/>
        </w:rPr>
      </w:pPr>
    </w:p>
    <w:p w14:paraId="372538E5" w14:textId="77777777" w:rsidR="00B81209" w:rsidRPr="00281097" w:rsidRDefault="00B81209">
      <w:pPr>
        <w:rPr>
          <w:rFonts w:cs="Times New Roman"/>
          <w:szCs w:val="24"/>
        </w:rPr>
      </w:pPr>
    </w:p>
    <w:sectPr w:rsidR="00B81209" w:rsidRPr="00281097" w:rsidSect="00DA6451">
      <w:pgSz w:w="15840" w:h="12240" w:orient="landscape"/>
      <w:pgMar w:top="144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9"/>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032"/>
    <w:rsid w:val="000005D4"/>
    <w:rsid w:val="000163E2"/>
    <w:rsid w:val="00020B7E"/>
    <w:rsid w:val="00034291"/>
    <w:rsid w:val="00036064"/>
    <w:rsid w:val="000372A2"/>
    <w:rsid w:val="00050BB1"/>
    <w:rsid w:val="00054F9D"/>
    <w:rsid w:val="00057746"/>
    <w:rsid w:val="0006429B"/>
    <w:rsid w:val="00075003"/>
    <w:rsid w:val="0008538A"/>
    <w:rsid w:val="00093898"/>
    <w:rsid w:val="000A4B38"/>
    <w:rsid w:val="000A7071"/>
    <w:rsid w:val="000E62D1"/>
    <w:rsid w:val="000F55C1"/>
    <w:rsid w:val="000F5BA3"/>
    <w:rsid w:val="001151B2"/>
    <w:rsid w:val="00167979"/>
    <w:rsid w:val="00180CB0"/>
    <w:rsid w:val="001853EE"/>
    <w:rsid w:val="001A3841"/>
    <w:rsid w:val="001A65A7"/>
    <w:rsid w:val="001B391F"/>
    <w:rsid w:val="001D01C4"/>
    <w:rsid w:val="001E2BEB"/>
    <w:rsid w:val="001E2C68"/>
    <w:rsid w:val="001F7D44"/>
    <w:rsid w:val="00266D37"/>
    <w:rsid w:val="00281097"/>
    <w:rsid w:val="0028140F"/>
    <w:rsid w:val="00281D2B"/>
    <w:rsid w:val="00287C21"/>
    <w:rsid w:val="00294249"/>
    <w:rsid w:val="002B5969"/>
    <w:rsid w:val="002C3C9B"/>
    <w:rsid w:val="002C7131"/>
    <w:rsid w:val="002D0787"/>
    <w:rsid w:val="002E2672"/>
    <w:rsid w:val="002F17E9"/>
    <w:rsid w:val="002F5C7A"/>
    <w:rsid w:val="00313B5D"/>
    <w:rsid w:val="00317792"/>
    <w:rsid w:val="00330398"/>
    <w:rsid w:val="003360C1"/>
    <w:rsid w:val="00344C18"/>
    <w:rsid w:val="003525CE"/>
    <w:rsid w:val="0035786D"/>
    <w:rsid w:val="0037773E"/>
    <w:rsid w:val="003832FA"/>
    <w:rsid w:val="003A5B06"/>
    <w:rsid w:val="00400C07"/>
    <w:rsid w:val="004024DA"/>
    <w:rsid w:val="00437897"/>
    <w:rsid w:val="00443A3A"/>
    <w:rsid w:val="00445987"/>
    <w:rsid w:val="0046269A"/>
    <w:rsid w:val="00471B95"/>
    <w:rsid w:val="0047680D"/>
    <w:rsid w:val="004A6CA8"/>
    <w:rsid w:val="004C18A1"/>
    <w:rsid w:val="004C4035"/>
    <w:rsid w:val="004E42BB"/>
    <w:rsid w:val="004F7EB1"/>
    <w:rsid w:val="0050762B"/>
    <w:rsid w:val="00507F81"/>
    <w:rsid w:val="00523D8F"/>
    <w:rsid w:val="0053024C"/>
    <w:rsid w:val="00547B34"/>
    <w:rsid w:val="00551255"/>
    <w:rsid w:val="005552A8"/>
    <w:rsid w:val="00580F17"/>
    <w:rsid w:val="00581013"/>
    <w:rsid w:val="005812B5"/>
    <w:rsid w:val="00587CBC"/>
    <w:rsid w:val="00592D09"/>
    <w:rsid w:val="005A3DC9"/>
    <w:rsid w:val="005B5000"/>
    <w:rsid w:val="005B7E4D"/>
    <w:rsid w:val="005C01CD"/>
    <w:rsid w:val="005C3853"/>
    <w:rsid w:val="005C5786"/>
    <w:rsid w:val="005C5EE3"/>
    <w:rsid w:val="005F05AE"/>
    <w:rsid w:val="005F74DC"/>
    <w:rsid w:val="00650172"/>
    <w:rsid w:val="006618AB"/>
    <w:rsid w:val="00683FCA"/>
    <w:rsid w:val="006918EE"/>
    <w:rsid w:val="006B30AF"/>
    <w:rsid w:val="00705757"/>
    <w:rsid w:val="007130E3"/>
    <w:rsid w:val="0071335F"/>
    <w:rsid w:val="007206B8"/>
    <w:rsid w:val="00724BCD"/>
    <w:rsid w:val="00726311"/>
    <w:rsid w:val="007278B0"/>
    <w:rsid w:val="00734B5F"/>
    <w:rsid w:val="00737F33"/>
    <w:rsid w:val="007404DF"/>
    <w:rsid w:val="007603DA"/>
    <w:rsid w:val="00777EEC"/>
    <w:rsid w:val="0079719E"/>
    <w:rsid w:val="007A25CE"/>
    <w:rsid w:val="007B2B86"/>
    <w:rsid w:val="007B58D0"/>
    <w:rsid w:val="007C5F06"/>
    <w:rsid w:val="007D3196"/>
    <w:rsid w:val="007E05C8"/>
    <w:rsid w:val="007F620E"/>
    <w:rsid w:val="007F7CD0"/>
    <w:rsid w:val="008255DC"/>
    <w:rsid w:val="00834856"/>
    <w:rsid w:val="008557F0"/>
    <w:rsid w:val="00856939"/>
    <w:rsid w:val="00856F5F"/>
    <w:rsid w:val="00881586"/>
    <w:rsid w:val="008863B5"/>
    <w:rsid w:val="00897803"/>
    <w:rsid w:val="008A180F"/>
    <w:rsid w:val="008B2C6E"/>
    <w:rsid w:val="008D16F6"/>
    <w:rsid w:val="008E0CDA"/>
    <w:rsid w:val="008E5BF0"/>
    <w:rsid w:val="008F017D"/>
    <w:rsid w:val="008F1D62"/>
    <w:rsid w:val="008F6A3A"/>
    <w:rsid w:val="0091093D"/>
    <w:rsid w:val="00930C16"/>
    <w:rsid w:val="00951BC0"/>
    <w:rsid w:val="00967236"/>
    <w:rsid w:val="0096759F"/>
    <w:rsid w:val="009744C8"/>
    <w:rsid w:val="00982BD8"/>
    <w:rsid w:val="009A70C3"/>
    <w:rsid w:val="009D2712"/>
    <w:rsid w:val="009D4EF4"/>
    <w:rsid w:val="009F0C80"/>
    <w:rsid w:val="00A27032"/>
    <w:rsid w:val="00A33411"/>
    <w:rsid w:val="00A46FE5"/>
    <w:rsid w:val="00A474EC"/>
    <w:rsid w:val="00A64C8E"/>
    <w:rsid w:val="00AA0463"/>
    <w:rsid w:val="00AB3562"/>
    <w:rsid w:val="00AC711B"/>
    <w:rsid w:val="00AE382B"/>
    <w:rsid w:val="00AF3C2F"/>
    <w:rsid w:val="00AF6667"/>
    <w:rsid w:val="00B02CC1"/>
    <w:rsid w:val="00B13243"/>
    <w:rsid w:val="00B213FC"/>
    <w:rsid w:val="00B24AA0"/>
    <w:rsid w:val="00B47419"/>
    <w:rsid w:val="00B53B8F"/>
    <w:rsid w:val="00B54998"/>
    <w:rsid w:val="00B74BF1"/>
    <w:rsid w:val="00B81209"/>
    <w:rsid w:val="00B83A2F"/>
    <w:rsid w:val="00B92D58"/>
    <w:rsid w:val="00BC4493"/>
    <w:rsid w:val="00BD52CA"/>
    <w:rsid w:val="00BE4F44"/>
    <w:rsid w:val="00C05E84"/>
    <w:rsid w:val="00C1798B"/>
    <w:rsid w:val="00C17C3D"/>
    <w:rsid w:val="00C20BE7"/>
    <w:rsid w:val="00C33700"/>
    <w:rsid w:val="00C33C6F"/>
    <w:rsid w:val="00C41359"/>
    <w:rsid w:val="00C52E6D"/>
    <w:rsid w:val="00C92BF2"/>
    <w:rsid w:val="00C956EE"/>
    <w:rsid w:val="00CB3CB1"/>
    <w:rsid w:val="00CC2031"/>
    <w:rsid w:val="00CC6582"/>
    <w:rsid w:val="00CF3EC3"/>
    <w:rsid w:val="00D03335"/>
    <w:rsid w:val="00D1482C"/>
    <w:rsid w:val="00D273CB"/>
    <w:rsid w:val="00D40957"/>
    <w:rsid w:val="00D45411"/>
    <w:rsid w:val="00D55EF2"/>
    <w:rsid w:val="00D71CE6"/>
    <w:rsid w:val="00D74A23"/>
    <w:rsid w:val="00D8184A"/>
    <w:rsid w:val="00D87300"/>
    <w:rsid w:val="00DA6451"/>
    <w:rsid w:val="00DC555C"/>
    <w:rsid w:val="00DC5B77"/>
    <w:rsid w:val="00DD3FB5"/>
    <w:rsid w:val="00DE3FF7"/>
    <w:rsid w:val="00DE5090"/>
    <w:rsid w:val="00DF5DBE"/>
    <w:rsid w:val="00E117EA"/>
    <w:rsid w:val="00E15D48"/>
    <w:rsid w:val="00E32A1D"/>
    <w:rsid w:val="00E47689"/>
    <w:rsid w:val="00E5173C"/>
    <w:rsid w:val="00E51DA8"/>
    <w:rsid w:val="00E55F0A"/>
    <w:rsid w:val="00E5695C"/>
    <w:rsid w:val="00E6223A"/>
    <w:rsid w:val="00E830F2"/>
    <w:rsid w:val="00EA116D"/>
    <w:rsid w:val="00EA176A"/>
    <w:rsid w:val="00EB3045"/>
    <w:rsid w:val="00EB50D4"/>
    <w:rsid w:val="00EE4F27"/>
    <w:rsid w:val="00EE4F6C"/>
    <w:rsid w:val="00EE7A0A"/>
    <w:rsid w:val="00F079DF"/>
    <w:rsid w:val="00F173B6"/>
    <w:rsid w:val="00F20183"/>
    <w:rsid w:val="00F26D41"/>
    <w:rsid w:val="00F55D7A"/>
    <w:rsid w:val="00F73A9F"/>
    <w:rsid w:val="00F7748C"/>
    <w:rsid w:val="00F92FC1"/>
    <w:rsid w:val="00FB752E"/>
    <w:rsid w:val="00FE6B5B"/>
    <w:rsid w:val="00FF3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CBDB9"/>
  <w15:chartTrackingRefBased/>
  <w15:docId w15:val="{2E256D33-B07D-4B1C-B860-56233F0C5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0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22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223A"/>
    <w:rPr>
      <w:rFonts w:ascii="Segoe UI" w:hAnsi="Segoe UI" w:cs="Segoe UI"/>
      <w:sz w:val="18"/>
      <w:szCs w:val="18"/>
    </w:rPr>
  </w:style>
  <w:style w:type="paragraph" w:customStyle="1" w:styleId="BODY">
    <w:name w:val="BODY"/>
    <w:basedOn w:val="Normal"/>
    <w:uiPriority w:val="99"/>
    <w:rsid w:val="00B81209"/>
    <w:pPr>
      <w:autoSpaceDE w:val="0"/>
      <w:autoSpaceDN w:val="0"/>
      <w:adjustRightInd w:val="0"/>
      <w:spacing w:after="0" w:line="240" w:lineRule="auto"/>
    </w:pPr>
    <w:rPr>
      <w:rFonts w:ascii="Calibri" w:hAnsi="Calibri" w:cs="Calibri"/>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th\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9370BCFB-3755-41E6-BEF2-A06FCDE8E7D6}">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4111</TotalTime>
  <Pages>5</Pages>
  <Words>1460</Words>
  <Characters>8324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Schuler</dc:creator>
  <cp:keywords/>
  <dc:description/>
  <cp:lastModifiedBy>Susan Schuler</cp:lastModifiedBy>
  <cp:revision>176</cp:revision>
  <cp:lastPrinted>2017-11-19T22:37:00Z</cp:lastPrinted>
  <dcterms:created xsi:type="dcterms:W3CDTF">2017-12-08T04:46:00Z</dcterms:created>
  <dcterms:modified xsi:type="dcterms:W3CDTF">2024-10-30T15:24:00Z</dcterms:modified>
</cp:coreProperties>
</file>